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9F3" w:rsidRPr="000C0AF7" w:rsidRDefault="00E259F3" w:rsidP="000C0AF7">
      <w:pPr>
        <w:ind w:left="0" w:firstLine="0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sz w:val="24"/>
          <w:szCs w:val="24"/>
          <w:lang w:val="uk-UA"/>
        </w:rPr>
        <w:t>Тест на тему: Архівація даних</w:t>
      </w:r>
    </w:p>
    <w:p w:rsidR="00E259F3" w:rsidRPr="000C0AF7" w:rsidRDefault="00E259F3" w:rsidP="000C0AF7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E259F3" w:rsidRDefault="00E259F3" w:rsidP="000C0AF7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№1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Програмою-архіватором називають: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компілятор</w:t>
      </w:r>
      <w:r w:rsidRPr="00880BF3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програму для зменшення інформаційного обсягу (стиснення файлів</w:t>
      </w:r>
      <w:r w:rsidRPr="00880BF3">
        <w:rPr>
          <w:rFonts w:ascii="Times New Roman" w:hAnsi="Times New Roman"/>
          <w:sz w:val="24"/>
          <w:szCs w:val="24"/>
          <w:lang w:val="uk-UA" w:eastAsia="ru-RU"/>
        </w:rPr>
        <w:t>)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програму резервного копіювання файлів;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систему управління базами даних</w:t>
      </w:r>
    </w:p>
    <w:p w:rsidR="00E259F3" w:rsidRDefault="00E259F3" w:rsidP="000C0AF7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E259F3" w:rsidRPr="007058D8" w:rsidRDefault="00E259F3" w:rsidP="000C0AF7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E259F3" w:rsidRDefault="00E259F3" w:rsidP="000C0AF7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№2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Яке з назван</w:t>
      </w:r>
      <w:r>
        <w:rPr>
          <w:rFonts w:ascii="Times New Roman" w:hAnsi="Times New Roman"/>
          <w:sz w:val="24"/>
          <w:szCs w:val="24"/>
          <w:lang w:val="uk-UA" w:eastAsia="ru-RU"/>
        </w:rPr>
        <w:t>их дій можна зробити з архівним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файлом: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переформатувати;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розпакувати;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переглянути;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запустити на виконання</w:t>
      </w:r>
    </w:p>
    <w:p w:rsidR="00E259F3" w:rsidRDefault="00E259F3" w:rsidP="000C0AF7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E259F3" w:rsidRPr="00127AD8" w:rsidRDefault="00E259F3" w:rsidP="000C0AF7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E259F3" w:rsidRDefault="00E259F3" w:rsidP="000C0AF7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№3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Ступінь стиснення файлу залежить: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тільки від типу файлу;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тільки від програми-архіватора;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від обсягу оперативної пам'яті персонального комп'ютера, на якому виконується резервне копіювання файлу;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від типу файлу та програми-архіватора</w:t>
      </w:r>
    </w:p>
    <w:p w:rsidR="00E259F3" w:rsidRDefault="00E259F3" w:rsidP="000C0AF7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E259F3" w:rsidRPr="00127AD8" w:rsidRDefault="00E259F3" w:rsidP="000C0AF7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E259F3" w:rsidRDefault="00E259F3" w:rsidP="000C0AF7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№4 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Безперервним архівом називають: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сукупність кількох файлів в одному архіві;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архівний файл великого обсягу;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 xml:space="preserve">c) файл, заархівований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з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декількох архівних файлів;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довільний набір архівних файлів</w:t>
      </w:r>
    </w:p>
    <w:p w:rsidR="00E259F3" w:rsidRDefault="00E259F3" w:rsidP="000C0AF7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E259F3" w:rsidRDefault="00E259F3" w:rsidP="000C0AF7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E259F3" w:rsidRDefault="00E259F3" w:rsidP="000C0AF7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№5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Архівний файл відрізняється від вихідного тим, що: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доступ до нього займає менше часу;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він більшою мірою зручний для редагування;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він легше захищається від несанкціонованого доступу;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він займає менше місця на диску</w:t>
      </w:r>
    </w:p>
    <w:p w:rsidR="00E259F3" w:rsidRDefault="00E259F3" w:rsidP="000C0AF7">
      <w:pPr>
        <w:ind w:left="0" w:firstLine="0"/>
        <w:rPr>
          <w:rFonts w:ascii="Times New Roman" w:hAnsi="Times New Roman"/>
          <w:i/>
          <w:iCs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E259F3" w:rsidRDefault="00E259F3" w:rsidP="000C0AF7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E259F3" w:rsidRDefault="00E259F3" w:rsidP="000C0AF7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№6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З використанням архіватора Arj найкраще стискуються: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тексти;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малюнки;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фотографії;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відеофільми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E259F3" w:rsidRPr="00127AD8" w:rsidRDefault="00E259F3" w:rsidP="000C0AF7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E259F3" w:rsidRDefault="00E259F3" w:rsidP="000C0AF7">
      <w:pPr>
        <w:rPr>
          <w:rFonts w:ascii="Times New Roman" w:hAnsi="Times New Roman"/>
          <w:sz w:val="24"/>
          <w:szCs w:val="24"/>
          <w:lang w:val="uk-UA" w:eastAsia="ru-RU"/>
        </w:rPr>
      </w:pPr>
    </w:p>
    <w:p w:rsidR="00E259F3" w:rsidRDefault="00E259F3" w:rsidP="00660027">
      <w:pPr>
        <w:ind w:left="993" w:hanging="993"/>
        <w:rPr>
          <w:rFonts w:ascii="Times New Roman" w:hAnsi="Times New Roman"/>
          <w:i/>
          <w:iCs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№7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Метод Хафмана архівації текстових файлів заснований на тому, що: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в повідомленнях, що кодують текст, часто зустрічаються кілька однакових байтів</w:t>
      </w:r>
      <w:r>
        <w:rPr>
          <w:rFonts w:ascii="Times New Roman" w:hAnsi="Times New Roman"/>
          <w:sz w:val="24"/>
          <w:szCs w:val="24"/>
          <w:lang w:val="uk-UA" w:eastAsia="ru-RU"/>
        </w:rPr>
        <w:t>,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що йдуть поспіль;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текстові значення допускають упаковку з втратою інформації;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у звичайному тексті частоти появи різних символів різні;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текстові повідомлення н</w:t>
      </w:r>
      <w:r>
        <w:rPr>
          <w:rFonts w:ascii="Times New Roman" w:hAnsi="Times New Roman"/>
          <w:sz w:val="24"/>
          <w:szCs w:val="24"/>
          <w:lang w:val="uk-UA" w:eastAsia="ru-RU"/>
        </w:rPr>
        <w:t>е мають особливої надмірності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E259F3" w:rsidRDefault="00E259F3" w:rsidP="00660027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E259F3" w:rsidRDefault="00E259F3" w:rsidP="00660027">
      <w:pPr>
        <w:ind w:left="993" w:hanging="993"/>
        <w:rPr>
          <w:rFonts w:ascii="Times New Roman" w:hAnsi="Times New Roman"/>
          <w:i/>
          <w:iCs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№8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В основі методів архівації зображень без втрати інформації </w:t>
      </w:r>
      <w:r>
        <w:rPr>
          <w:rFonts w:ascii="Times New Roman" w:hAnsi="Times New Roman"/>
          <w:sz w:val="24"/>
          <w:szCs w:val="24"/>
          <w:lang w:val="uk-UA" w:eastAsia="ru-RU"/>
        </w:rPr>
        <w:t>знаходиться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ідея урахування того, що частоти появи різних байтів, що кодують малюнок, різні;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ідея обліку кількості повторень однакових байтів, що кодують малюнок;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ідея обліку особливостей людського сприйняття зображень;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ідея обліку значній надмірності кодованого малюнка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E259F3" w:rsidRDefault="00E259F3" w:rsidP="00660027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E259F3" w:rsidRDefault="00E259F3" w:rsidP="00660027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№9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  Що може мі</w:t>
      </w:r>
      <w:r>
        <w:rPr>
          <w:rFonts w:ascii="Times New Roman" w:hAnsi="Times New Roman"/>
          <w:sz w:val="24"/>
          <w:szCs w:val="24"/>
          <w:lang w:val="uk-UA" w:eastAsia="ru-RU"/>
        </w:rPr>
        <w:t>стити в собі архівний файл?</w:t>
      </w:r>
      <w:r>
        <w:rPr>
          <w:rFonts w:ascii="Times New Roman" w:hAnsi="Times New Roman"/>
          <w:sz w:val="24"/>
          <w:szCs w:val="24"/>
          <w:lang w:val="uk-UA" w:eastAsia="ru-RU"/>
        </w:rPr>
        <w:br/>
        <w:t>a) тільки папки</w:t>
      </w:r>
      <w:r w:rsidRPr="00127AD8">
        <w:rPr>
          <w:rFonts w:ascii="Times New Roman" w:hAnsi="Times New Roman"/>
          <w:sz w:val="24"/>
          <w:szCs w:val="24"/>
          <w:lang w:val="uk-UA" w:eastAsia="ru-RU"/>
        </w:rPr>
        <w:t>;</w:t>
      </w:r>
      <w:r>
        <w:rPr>
          <w:rFonts w:ascii="Times New Roman" w:hAnsi="Times New Roman"/>
          <w:sz w:val="24"/>
          <w:szCs w:val="24"/>
          <w:lang w:val="uk-UA" w:eastAsia="ru-RU"/>
        </w:rPr>
        <w:br/>
        <w:t>b) т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ільки файли</w:t>
      </w:r>
      <w:r w:rsidRPr="00127AD8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 xml:space="preserve">c) </w:t>
      </w:r>
      <w:r>
        <w:rPr>
          <w:rFonts w:ascii="Times New Roman" w:hAnsi="Times New Roman"/>
          <w:sz w:val="24"/>
          <w:szCs w:val="24"/>
          <w:lang w:val="uk-UA" w:eastAsia="ru-RU"/>
        </w:rPr>
        <w:t>і файли і папки</w:t>
      </w:r>
      <w:r w:rsidRPr="00127AD8">
        <w:rPr>
          <w:rFonts w:ascii="Times New Roman" w:hAnsi="Times New Roman"/>
          <w:sz w:val="24"/>
          <w:szCs w:val="24"/>
          <w:lang w:val="uk-UA" w:eastAsia="ru-RU"/>
        </w:rPr>
        <w:t>;</w:t>
      </w:r>
      <w:r>
        <w:rPr>
          <w:rFonts w:ascii="Times New Roman" w:hAnsi="Times New Roman"/>
          <w:sz w:val="24"/>
          <w:szCs w:val="24"/>
          <w:lang w:val="uk-UA" w:eastAsia="ru-RU"/>
        </w:rPr>
        <w:br/>
        <w:t>d) н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 xml:space="preserve">і файли </w:t>
      </w:r>
      <w:r>
        <w:rPr>
          <w:rFonts w:ascii="Times New Roman" w:hAnsi="Times New Roman"/>
          <w:sz w:val="24"/>
          <w:szCs w:val="24"/>
          <w:lang w:val="uk-UA" w:eastAsia="ru-RU"/>
        </w:rPr>
        <w:t>н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і папки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E259F3" w:rsidRPr="000C0AF7" w:rsidRDefault="00E259F3" w:rsidP="000C0AF7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E259F3" w:rsidRPr="000C0AF7" w:rsidRDefault="00E259F3" w:rsidP="00660027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0C0AF7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№10  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t>Вкажіть програму за допомогою якої можна архівувати файл</w:t>
      </w:r>
      <w:r>
        <w:rPr>
          <w:rFonts w:ascii="Times New Roman" w:hAnsi="Times New Roman"/>
          <w:sz w:val="24"/>
          <w:szCs w:val="24"/>
          <w:lang w:val="uk-UA" w:eastAsia="ru-RU"/>
        </w:rPr>
        <w:t>: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a) Counter Strike</w:t>
      </w:r>
      <w:r w:rsidRPr="00127AD8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b) Microsoft Word</w:t>
      </w:r>
      <w:r w:rsidRPr="00127AD8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c) WinRar</w:t>
      </w:r>
      <w:r w:rsidRPr="00127AD8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0C0AF7">
        <w:rPr>
          <w:rFonts w:ascii="Times New Roman" w:hAnsi="Times New Roman"/>
          <w:sz w:val="24"/>
          <w:szCs w:val="24"/>
          <w:lang w:val="uk-UA" w:eastAsia="ru-RU"/>
        </w:rPr>
        <w:br/>
        <w:t>d) WinCar</w:t>
      </w:r>
    </w:p>
    <w:p w:rsidR="00E259F3" w:rsidRDefault="00E259F3" w:rsidP="007B5FC8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E259F3" w:rsidRPr="000C0AF7" w:rsidRDefault="00E259F3" w:rsidP="007B5FC8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sectPr w:rsidR="00E259F3" w:rsidRPr="000C0AF7" w:rsidSect="009A58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9F3" w:rsidRDefault="00E259F3" w:rsidP="00BF35C6">
      <w:r>
        <w:separator/>
      </w:r>
    </w:p>
  </w:endnote>
  <w:endnote w:type="continuationSeparator" w:id="0">
    <w:p w:rsidR="00E259F3" w:rsidRDefault="00E259F3" w:rsidP="00BF3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F3" w:rsidRDefault="00E259F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F3" w:rsidRDefault="00E259F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F3" w:rsidRDefault="00E259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9F3" w:rsidRDefault="00E259F3" w:rsidP="00BF35C6">
      <w:r>
        <w:separator/>
      </w:r>
    </w:p>
  </w:footnote>
  <w:footnote w:type="continuationSeparator" w:id="0">
    <w:p w:rsidR="00E259F3" w:rsidRDefault="00E259F3" w:rsidP="00BF35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F3" w:rsidRDefault="00E259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F3" w:rsidRPr="00C1282D" w:rsidRDefault="00E259F3" w:rsidP="00BF35C6">
    <w:pPr>
      <w:pStyle w:val="Header"/>
      <w:jc w:val="right"/>
      <w:rPr>
        <w:rFonts w:ascii="Times New Roman" w:hAnsi="Times New Roman"/>
        <w:sz w:val="20"/>
        <w:szCs w:val="20"/>
      </w:rPr>
    </w:pPr>
    <w:r w:rsidRPr="00C1282D">
      <w:rPr>
        <w:rFonts w:ascii="Times New Roman" w:hAnsi="Times New Roman"/>
        <w:sz w:val="20"/>
        <w:szCs w:val="20"/>
      </w:rPr>
      <w:t>Слов’янськ Донецької області</w:t>
    </w:r>
  </w:p>
  <w:p w:rsidR="00E259F3" w:rsidRPr="00C1282D" w:rsidRDefault="00E259F3" w:rsidP="00BF35C6">
    <w:pPr>
      <w:pStyle w:val="Header"/>
      <w:jc w:val="right"/>
      <w:rPr>
        <w:rFonts w:ascii="Times New Roman" w:hAnsi="Times New Roman"/>
        <w:sz w:val="20"/>
        <w:szCs w:val="20"/>
      </w:rPr>
    </w:pPr>
    <w:r w:rsidRPr="00C1282D">
      <w:rPr>
        <w:rFonts w:ascii="Times New Roman" w:hAnsi="Times New Roman"/>
        <w:sz w:val="20"/>
        <w:szCs w:val="20"/>
      </w:rPr>
      <w:t>Слов’янський коледж транспортної інфраструктури</w:t>
    </w:r>
  </w:p>
  <w:p w:rsidR="00E259F3" w:rsidRPr="00C1282D" w:rsidRDefault="00E259F3" w:rsidP="00BF35C6">
    <w:pPr>
      <w:pStyle w:val="Header"/>
      <w:jc w:val="right"/>
      <w:rPr>
        <w:rFonts w:ascii="Times New Roman" w:hAnsi="Times New Roman"/>
      </w:rPr>
    </w:pPr>
    <w:r w:rsidRPr="00C1282D">
      <w:rPr>
        <w:rFonts w:ascii="Times New Roman" w:hAnsi="Times New Roman"/>
        <w:sz w:val="20"/>
        <w:szCs w:val="20"/>
      </w:rPr>
      <w:t>Викладач: Мельнікова Наталія Олександрівна</w:t>
    </w:r>
  </w:p>
  <w:p w:rsidR="00E259F3" w:rsidRDefault="00E259F3">
    <w:pPr>
      <w:pStyle w:val="Header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F3" w:rsidRDefault="00E259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F00"/>
    <w:multiLevelType w:val="multilevel"/>
    <w:tmpl w:val="51243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C0D42"/>
    <w:multiLevelType w:val="multilevel"/>
    <w:tmpl w:val="AABE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2C0CFC"/>
    <w:multiLevelType w:val="hybridMultilevel"/>
    <w:tmpl w:val="7FCC55C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5D7193"/>
    <w:multiLevelType w:val="hybridMultilevel"/>
    <w:tmpl w:val="B81EFD2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B20A32"/>
    <w:multiLevelType w:val="multilevel"/>
    <w:tmpl w:val="8C424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376369"/>
    <w:multiLevelType w:val="hybridMultilevel"/>
    <w:tmpl w:val="206C2A7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321D4F0B"/>
    <w:multiLevelType w:val="multilevel"/>
    <w:tmpl w:val="3F76F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E952DC"/>
    <w:multiLevelType w:val="hybridMultilevel"/>
    <w:tmpl w:val="1C6A629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3A4351B5"/>
    <w:multiLevelType w:val="hybridMultilevel"/>
    <w:tmpl w:val="BE4AD6BE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3E631C8F"/>
    <w:multiLevelType w:val="multilevel"/>
    <w:tmpl w:val="C4BC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FB2837"/>
    <w:multiLevelType w:val="multilevel"/>
    <w:tmpl w:val="2452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183A84"/>
    <w:multiLevelType w:val="multilevel"/>
    <w:tmpl w:val="45B2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82EC8"/>
    <w:multiLevelType w:val="multilevel"/>
    <w:tmpl w:val="B9D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4C4E63"/>
    <w:multiLevelType w:val="hybridMultilevel"/>
    <w:tmpl w:val="1FE87DEC"/>
    <w:lvl w:ilvl="0" w:tplc="44828AF8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4854984"/>
    <w:multiLevelType w:val="hybridMultilevel"/>
    <w:tmpl w:val="E222DB16"/>
    <w:lvl w:ilvl="0" w:tplc="56BE3B2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6333323"/>
    <w:multiLevelType w:val="hybridMultilevel"/>
    <w:tmpl w:val="2C90EA7E"/>
    <w:lvl w:ilvl="0" w:tplc="65AAB80C">
      <w:start w:val="1"/>
      <w:numFmt w:val="lowerLetter"/>
      <w:lvlText w:val="%1)"/>
      <w:lvlJc w:val="left"/>
      <w:pPr>
        <w:ind w:left="180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58755325"/>
    <w:multiLevelType w:val="multilevel"/>
    <w:tmpl w:val="130ABE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BE31D3"/>
    <w:multiLevelType w:val="hybridMultilevel"/>
    <w:tmpl w:val="E72645C4"/>
    <w:lvl w:ilvl="0" w:tplc="06B22C82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62C029DA"/>
    <w:multiLevelType w:val="hybridMultilevel"/>
    <w:tmpl w:val="8362EEF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8DB72C6"/>
    <w:multiLevelType w:val="hybridMultilevel"/>
    <w:tmpl w:val="C51E941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6BC70728"/>
    <w:multiLevelType w:val="hybridMultilevel"/>
    <w:tmpl w:val="191CC0FE"/>
    <w:lvl w:ilvl="0" w:tplc="788AA1FE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70A52885"/>
    <w:multiLevelType w:val="hybridMultilevel"/>
    <w:tmpl w:val="56C0749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8680ECD"/>
    <w:multiLevelType w:val="multilevel"/>
    <w:tmpl w:val="FEEC4A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EA434D2"/>
    <w:multiLevelType w:val="multilevel"/>
    <w:tmpl w:val="449EE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"/>
  </w:num>
  <w:num w:numId="3">
    <w:abstractNumId w:val="7"/>
  </w:num>
  <w:num w:numId="4">
    <w:abstractNumId w:val="19"/>
  </w:num>
  <w:num w:numId="5">
    <w:abstractNumId w:val="17"/>
  </w:num>
  <w:num w:numId="6">
    <w:abstractNumId w:val="20"/>
  </w:num>
  <w:num w:numId="7">
    <w:abstractNumId w:val="13"/>
  </w:num>
  <w:num w:numId="8">
    <w:abstractNumId w:val="3"/>
  </w:num>
  <w:num w:numId="9">
    <w:abstractNumId w:val="5"/>
  </w:num>
  <w:num w:numId="10">
    <w:abstractNumId w:val="18"/>
  </w:num>
  <w:num w:numId="11">
    <w:abstractNumId w:val="21"/>
  </w:num>
  <w:num w:numId="12">
    <w:abstractNumId w:val="15"/>
  </w:num>
  <w:num w:numId="13">
    <w:abstractNumId w:val="8"/>
  </w:num>
  <w:num w:numId="14">
    <w:abstractNumId w:val="9"/>
  </w:num>
  <w:num w:numId="15">
    <w:abstractNumId w:val="11"/>
  </w:num>
  <w:num w:numId="16">
    <w:abstractNumId w:val="1"/>
  </w:num>
  <w:num w:numId="17">
    <w:abstractNumId w:val="12"/>
  </w:num>
  <w:num w:numId="18">
    <w:abstractNumId w:val="10"/>
  </w:num>
  <w:num w:numId="19">
    <w:abstractNumId w:val="0"/>
  </w:num>
  <w:num w:numId="20">
    <w:abstractNumId w:val="4"/>
  </w:num>
  <w:num w:numId="21">
    <w:abstractNumId w:val="6"/>
  </w:num>
  <w:num w:numId="22">
    <w:abstractNumId w:val="23"/>
  </w:num>
  <w:num w:numId="23">
    <w:abstractNumId w:val="22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1D75"/>
    <w:rsid w:val="000007C2"/>
    <w:rsid w:val="000011E7"/>
    <w:rsid w:val="000037B0"/>
    <w:rsid w:val="00004EA6"/>
    <w:rsid w:val="000057F9"/>
    <w:rsid w:val="00007E7A"/>
    <w:rsid w:val="00010B25"/>
    <w:rsid w:val="00011E37"/>
    <w:rsid w:val="00012321"/>
    <w:rsid w:val="0001272A"/>
    <w:rsid w:val="00012A63"/>
    <w:rsid w:val="00014D66"/>
    <w:rsid w:val="00015398"/>
    <w:rsid w:val="00015AD6"/>
    <w:rsid w:val="00015BE4"/>
    <w:rsid w:val="000172C1"/>
    <w:rsid w:val="00020870"/>
    <w:rsid w:val="00021B36"/>
    <w:rsid w:val="000225A9"/>
    <w:rsid w:val="00022D80"/>
    <w:rsid w:val="00022E18"/>
    <w:rsid w:val="00024841"/>
    <w:rsid w:val="00026982"/>
    <w:rsid w:val="00026C1B"/>
    <w:rsid w:val="00027081"/>
    <w:rsid w:val="0002797B"/>
    <w:rsid w:val="00027F04"/>
    <w:rsid w:val="00030692"/>
    <w:rsid w:val="00030F38"/>
    <w:rsid w:val="00031CB0"/>
    <w:rsid w:val="000322F0"/>
    <w:rsid w:val="00032C5F"/>
    <w:rsid w:val="00035DE9"/>
    <w:rsid w:val="00036F72"/>
    <w:rsid w:val="00040029"/>
    <w:rsid w:val="00040650"/>
    <w:rsid w:val="00040DE4"/>
    <w:rsid w:val="000415AD"/>
    <w:rsid w:val="00045389"/>
    <w:rsid w:val="000457EC"/>
    <w:rsid w:val="000473B9"/>
    <w:rsid w:val="00047BE5"/>
    <w:rsid w:val="000512C5"/>
    <w:rsid w:val="00051426"/>
    <w:rsid w:val="00051BD8"/>
    <w:rsid w:val="000528BD"/>
    <w:rsid w:val="00053471"/>
    <w:rsid w:val="00055710"/>
    <w:rsid w:val="00056221"/>
    <w:rsid w:val="00056699"/>
    <w:rsid w:val="00060238"/>
    <w:rsid w:val="00060513"/>
    <w:rsid w:val="00062117"/>
    <w:rsid w:val="0006230F"/>
    <w:rsid w:val="00062743"/>
    <w:rsid w:val="000649E6"/>
    <w:rsid w:val="00065817"/>
    <w:rsid w:val="00065FC0"/>
    <w:rsid w:val="00070DB7"/>
    <w:rsid w:val="00071464"/>
    <w:rsid w:val="00072BCB"/>
    <w:rsid w:val="00072C05"/>
    <w:rsid w:val="000731AE"/>
    <w:rsid w:val="000732FD"/>
    <w:rsid w:val="00073946"/>
    <w:rsid w:val="0007453C"/>
    <w:rsid w:val="0007688B"/>
    <w:rsid w:val="000818E8"/>
    <w:rsid w:val="00081F88"/>
    <w:rsid w:val="0008318B"/>
    <w:rsid w:val="000834B3"/>
    <w:rsid w:val="00083C87"/>
    <w:rsid w:val="00083E8A"/>
    <w:rsid w:val="00083FEC"/>
    <w:rsid w:val="000842ED"/>
    <w:rsid w:val="00084648"/>
    <w:rsid w:val="0008559A"/>
    <w:rsid w:val="00086030"/>
    <w:rsid w:val="00086C97"/>
    <w:rsid w:val="000871AF"/>
    <w:rsid w:val="000871F8"/>
    <w:rsid w:val="00090F8A"/>
    <w:rsid w:val="000912CD"/>
    <w:rsid w:val="00091B65"/>
    <w:rsid w:val="00091F5F"/>
    <w:rsid w:val="000921E0"/>
    <w:rsid w:val="000927A0"/>
    <w:rsid w:val="000927E5"/>
    <w:rsid w:val="00095107"/>
    <w:rsid w:val="000952D2"/>
    <w:rsid w:val="0009541E"/>
    <w:rsid w:val="000957DE"/>
    <w:rsid w:val="00096AC1"/>
    <w:rsid w:val="00096EA8"/>
    <w:rsid w:val="00097F18"/>
    <w:rsid w:val="000A0F95"/>
    <w:rsid w:val="000A203D"/>
    <w:rsid w:val="000A28B3"/>
    <w:rsid w:val="000A29CD"/>
    <w:rsid w:val="000A5CA9"/>
    <w:rsid w:val="000A650E"/>
    <w:rsid w:val="000B1ADA"/>
    <w:rsid w:val="000B2D5B"/>
    <w:rsid w:val="000B4F05"/>
    <w:rsid w:val="000B6349"/>
    <w:rsid w:val="000B646F"/>
    <w:rsid w:val="000B7332"/>
    <w:rsid w:val="000B7BE3"/>
    <w:rsid w:val="000C0AF7"/>
    <w:rsid w:val="000C0E85"/>
    <w:rsid w:val="000C0F3B"/>
    <w:rsid w:val="000C23DF"/>
    <w:rsid w:val="000C2D0C"/>
    <w:rsid w:val="000C449A"/>
    <w:rsid w:val="000C4521"/>
    <w:rsid w:val="000D2319"/>
    <w:rsid w:val="000D3D5B"/>
    <w:rsid w:val="000D4963"/>
    <w:rsid w:val="000D4B01"/>
    <w:rsid w:val="000D7AA0"/>
    <w:rsid w:val="000E0AE1"/>
    <w:rsid w:val="000E3C0B"/>
    <w:rsid w:val="000E4EB0"/>
    <w:rsid w:val="000E54CB"/>
    <w:rsid w:val="000E5FE7"/>
    <w:rsid w:val="000E6684"/>
    <w:rsid w:val="000E7D0D"/>
    <w:rsid w:val="000F0EBB"/>
    <w:rsid w:val="000F2399"/>
    <w:rsid w:val="000F2A4C"/>
    <w:rsid w:val="000F2FE5"/>
    <w:rsid w:val="000F3017"/>
    <w:rsid w:val="000F313A"/>
    <w:rsid w:val="000F42F2"/>
    <w:rsid w:val="000F6C8B"/>
    <w:rsid w:val="000F6D0A"/>
    <w:rsid w:val="000F6EEF"/>
    <w:rsid w:val="000F745B"/>
    <w:rsid w:val="000F74C0"/>
    <w:rsid w:val="001002C0"/>
    <w:rsid w:val="0010120D"/>
    <w:rsid w:val="00101593"/>
    <w:rsid w:val="00105840"/>
    <w:rsid w:val="00106631"/>
    <w:rsid w:val="00106ABE"/>
    <w:rsid w:val="00106C76"/>
    <w:rsid w:val="00107A6C"/>
    <w:rsid w:val="00107D32"/>
    <w:rsid w:val="00110EED"/>
    <w:rsid w:val="00111805"/>
    <w:rsid w:val="001122DF"/>
    <w:rsid w:val="00113331"/>
    <w:rsid w:val="00113E87"/>
    <w:rsid w:val="001143BC"/>
    <w:rsid w:val="001148E9"/>
    <w:rsid w:val="001149D1"/>
    <w:rsid w:val="00115250"/>
    <w:rsid w:val="00115594"/>
    <w:rsid w:val="0011571D"/>
    <w:rsid w:val="0011795B"/>
    <w:rsid w:val="00121605"/>
    <w:rsid w:val="00121921"/>
    <w:rsid w:val="00121EBC"/>
    <w:rsid w:val="00122089"/>
    <w:rsid w:val="00122385"/>
    <w:rsid w:val="00125344"/>
    <w:rsid w:val="001254F7"/>
    <w:rsid w:val="00125645"/>
    <w:rsid w:val="00125705"/>
    <w:rsid w:val="00126130"/>
    <w:rsid w:val="001271CD"/>
    <w:rsid w:val="00127AD8"/>
    <w:rsid w:val="00131124"/>
    <w:rsid w:val="00131D48"/>
    <w:rsid w:val="001344CC"/>
    <w:rsid w:val="00134BA9"/>
    <w:rsid w:val="00136436"/>
    <w:rsid w:val="001367B1"/>
    <w:rsid w:val="00136E28"/>
    <w:rsid w:val="00137876"/>
    <w:rsid w:val="00140038"/>
    <w:rsid w:val="001429EA"/>
    <w:rsid w:val="00143054"/>
    <w:rsid w:val="0014315F"/>
    <w:rsid w:val="001440E8"/>
    <w:rsid w:val="00145BB5"/>
    <w:rsid w:val="00150221"/>
    <w:rsid w:val="00151625"/>
    <w:rsid w:val="001523E4"/>
    <w:rsid w:val="0015248F"/>
    <w:rsid w:val="00153652"/>
    <w:rsid w:val="001565FB"/>
    <w:rsid w:val="00156FA8"/>
    <w:rsid w:val="00161029"/>
    <w:rsid w:val="001617F1"/>
    <w:rsid w:val="00162B5A"/>
    <w:rsid w:val="00164C9A"/>
    <w:rsid w:val="00165BC9"/>
    <w:rsid w:val="00166059"/>
    <w:rsid w:val="001663B3"/>
    <w:rsid w:val="0016734A"/>
    <w:rsid w:val="001674C8"/>
    <w:rsid w:val="001758C4"/>
    <w:rsid w:val="00177B4C"/>
    <w:rsid w:val="001813A5"/>
    <w:rsid w:val="00184F8B"/>
    <w:rsid w:val="00186F26"/>
    <w:rsid w:val="0018727B"/>
    <w:rsid w:val="0018790B"/>
    <w:rsid w:val="001919D1"/>
    <w:rsid w:val="00191AEC"/>
    <w:rsid w:val="001935DC"/>
    <w:rsid w:val="00193FF9"/>
    <w:rsid w:val="00194DE1"/>
    <w:rsid w:val="001955F7"/>
    <w:rsid w:val="0019647F"/>
    <w:rsid w:val="00197202"/>
    <w:rsid w:val="00197702"/>
    <w:rsid w:val="00197F29"/>
    <w:rsid w:val="001A0232"/>
    <w:rsid w:val="001A2CC5"/>
    <w:rsid w:val="001A3A91"/>
    <w:rsid w:val="001A5D93"/>
    <w:rsid w:val="001A6DCB"/>
    <w:rsid w:val="001A762C"/>
    <w:rsid w:val="001B2BEA"/>
    <w:rsid w:val="001B2E38"/>
    <w:rsid w:val="001B620A"/>
    <w:rsid w:val="001B661D"/>
    <w:rsid w:val="001B6EF9"/>
    <w:rsid w:val="001C2B3B"/>
    <w:rsid w:val="001C44F3"/>
    <w:rsid w:val="001C7EDA"/>
    <w:rsid w:val="001D0771"/>
    <w:rsid w:val="001D17E0"/>
    <w:rsid w:val="001D18B0"/>
    <w:rsid w:val="001D33A9"/>
    <w:rsid w:val="001D36A5"/>
    <w:rsid w:val="001D4645"/>
    <w:rsid w:val="001D5C32"/>
    <w:rsid w:val="001D6CF8"/>
    <w:rsid w:val="001E1DF6"/>
    <w:rsid w:val="001E3BD5"/>
    <w:rsid w:val="001E4C00"/>
    <w:rsid w:val="001E55D2"/>
    <w:rsid w:val="001E5C75"/>
    <w:rsid w:val="001E7C05"/>
    <w:rsid w:val="001F0968"/>
    <w:rsid w:val="001F2EAC"/>
    <w:rsid w:val="001F370A"/>
    <w:rsid w:val="001F3FDA"/>
    <w:rsid w:val="001F514D"/>
    <w:rsid w:val="001F61B9"/>
    <w:rsid w:val="001F7A3E"/>
    <w:rsid w:val="00200026"/>
    <w:rsid w:val="002025B0"/>
    <w:rsid w:val="00202E1C"/>
    <w:rsid w:val="0020547B"/>
    <w:rsid w:val="00210C02"/>
    <w:rsid w:val="0021370C"/>
    <w:rsid w:val="002137C2"/>
    <w:rsid w:val="002152C1"/>
    <w:rsid w:val="00217D7E"/>
    <w:rsid w:val="00221102"/>
    <w:rsid w:val="002211C4"/>
    <w:rsid w:val="00221A25"/>
    <w:rsid w:val="00221F68"/>
    <w:rsid w:val="002220E6"/>
    <w:rsid w:val="002225B1"/>
    <w:rsid w:val="002248E2"/>
    <w:rsid w:val="00227841"/>
    <w:rsid w:val="00227CCE"/>
    <w:rsid w:val="00230409"/>
    <w:rsid w:val="002311C5"/>
    <w:rsid w:val="002337F0"/>
    <w:rsid w:val="002357E0"/>
    <w:rsid w:val="00236B03"/>
    <w:rsid w:val="00241D6C"/>
    <w:rsid w:val="00244695"/>
    <w:rsid w:val="00246C68"/>
    <w:rsid w:val="00246EFF"/>
    <w:rsid w:val="00247680"/>
    <w:rsid w:val="00247E7C"/>
    <w:rsid w:val="00250795"/>
    <w:rsid w:val="00250A02"/>
    <w:rsid w:val="00250B46"/>
    <w:rsid w:val="00251EF9"/>
    <w:rsid w:val="0025227C"/>
    <w:rsid w:val="00253374"/>
    <w:rsid w:val="0025559E"/>
    <w:rsid w:val="00256ED4"/>
    <w:rsid w:val="00256F12"/>
    <w:rsid w:val="002608D8"/>
    <w:rsid w:val="00260B44"/>
    <w:rsid w:val="00260FC2"/>
    <w:rsid w:val="00261F46"/>
    <w:rsid w:val="002621B9"/>
    <w:rsid w:val="00263E15"/>
    <w:rsid w:val="00263E17"/>
    <w:rsid w:val="00265EF0"/>
    <w:rsid w:val="00266710"/>
    <w:rsid w:val="002671DB"/>
    <w:rsid w:val="00270001"/>
    <w:rsid w:val="00271678"/>
    <w:rsid w:val="0027274B"/>
    <w:rsid w:val="00280141"/>
    <w:rsid w:val="00280421"/>
    <w:rsid w:val="0028097C"/>
    <w:rsid w:val="002813AD"/>
    <w:rsid w:val="00282EE2"/>
    <w:rsid w:val="00283712"/>
    <w:rsid w:val="00283771"/>
    <w:rsid w:val="002838E2"/>
    <w:rsid w:val="00283C5B"/>
    <w:rsid w:val="00286ED7"/>
    <w:rsid w:val="00286FE4"/>
    <w:rsid w:val="0028774C"/>
    <w:rsid w:val="00293297"/>
    <w:rsid w:val="002950D7"/>
    <w:rsid w:val="002957D0"/>
    <w:rsid w:val="00295939"/>
    <w:rsid w:val="002960D2"/>
    <w:rsid w:val="002962F9"/>
    <w:rsid w:val="00296628"/>
    <w:rsid w:val="00297064"/>
    <w:rsid w:val="00297BE3"/>
    <w:rsid w:val="002A2818"/>
    <w:rsid w:val="002A3472"/>
    <w:rsid w:val="002A34D5"/>
    <w:rsid w:val="002A4973"/>
    <w:rsid w:val="002A6D75"/>
    <w:rsid w:val="002A6E8F"/>
    <w:rsid w:val="002A75F1"/>
    <w:rsid w:val="002A7B7A"/>
    <w:rsid w:val="002B2144"/>
    <w:rsid w:val="002B2990"/>
    <w:rsid w:val="002B31CD"/>
    <w:rsid w:val="002B3B86"/>
    <w:rsid w:val="002B4FA6"/>
    <w:rsid w:val="002B618C"/>
    <w:rsid w:val="002B65BB"/>
    <w:rsid w:val="002B6F65"/>
    <w:rsid w:val="002C0C7B"/>
    <w:rsid w:val="002C21ED"/>
    <w:rsid w:val="002C2ED6"/>
    <w:rsid w:val="002C42A7"/>
    <w:rsid w:val="002C4471"/>
    <w:rsid w:val="002C5C09"/>
    <w:rsid w:val="002D04C5"/>
    <w:rsid w:val="002D0B77"/>
    <w:rsid w:val="002D0E93"/>
    <w:rsid w:val="002D18F9"/>
    <w:rsid w:val="002D1936"/>
    <w:rsid w:val="002D5167"/>
    <w:rsid w:val="002D5498"/>
    <w:rsid w:val="002D7CF3"/>
    <w:rsid w:val="002E2592"/>
    <w:rsid w:val="002E280E"/>
    <w:rsid w:val="002E394F"/>
    <w:rsid w:val="002E44A9"/>
    <w:rsid w:val="002E5423"/>
    <w:rsid w:val="002E6FA8"/>
    <w:rsid w:val="002F0B36"/>
    <w:rsid w:val="002F3237"/>
    <w:rsid w:val="002F40D6"/>
    <w:rsid w:val="002F4374"/>
    <w:rsid w:val="002F51EA"/>
    <w:rsid w:val="002F5618"/>
    <w:rsid w:val="002F5768"/>
    <w:rsid w:val="002F57FF"/>
    <w:rsid w:val="002F65E4"/>
    <w:rsid w:val="002F6C9E"/>
    <w:rsid w:val="002F79B7"/>
    <w:rsid w:val="00300771"/>
    <w:rsid w:val="00300BFF"/>
    <w:rsid w:val="003010CA"/>
    <w:rsid w:val="00301527"/>
    <w:rsid w:val="00302174"/>
    <w:rsid w:val="00302899"/>
    <w:rsid w:val="00302D9F"/>
    <w:rsid w:val="00302FE4"/>
    <w:rsid w:val="003031AB"/>
    <w:rsid w:val="003035DA"/>
    <w:rsid w:val="00306250"/>
    <w:rsid w:val="00307005"/>
    <w:rsid w:val="00307119"/>
    <w:rsid w:val="00310D72"/>
    <w:rsid w:val="00311A69"/>
    <w:rsid w:val="00315EA3"/>
    <w:rsid w:val="0031620E"/>
    <w:rsid w:val="00316279"/>
    <w:rsid w:val="00320689"/>
    <w:rsid w:val="00320B21"/>
    <w:rsid w:val="003232B5"/>
    <w:rsid w:val="00326432"/>
    <w:rsid w:val="00327F38"/>
    <w:rsid w:val="00331C6C"/>
    <w:rsid w:val="00331DCB"/>
    <w:rsid w:val="003323DD"/>
    <w:rsid w:val="003337DE"/>
    <w:rsid w:val="00340396"/>
    <w:rsid w:val="00341866"/>
    <w:rsid w:val="00341982"/>
    <w:rsid w:val="00343998"/>
    <w:rsid w:val="003444DB"/>
    <w:rsid w:val="003460E4"/>
    <w:rsid w:val="00350DE4"/>
    <w:rsid w:val="0035112B"/>
    <w:rsid w:val="003519AD"/>
    <w:rsid w:val="003535D1"/>
    <w:rsid w:val="00353F4F"/>
    <w:rsid w:val="00354979"/>
    <w:rsid w:val="00355564"/>
    <w:rsid w:val="00356F92"/>
    <w:rsid w:val="00357C31"/>
    <w:rsid w:val="00357CC0"/>
    <w:rsid w:val="0036007D"/>
    <w:rsid w:val="0036027B"/>
    <w:rsid w:val="00361947"/>
    <w:rsid w:val="00361D85"/>
    <w:rsid w:val="003653DC"/>
    <w:rsid w:val="00365BCC"/>
    <w:rsid w:val="00366625"/>
    <w:rsid w:val="00371416"/>
    <w:rsid w:val="003739F7"/>
    <w:rsid w:val="003745AE"/>
    <w:rsid w:val="00375205"/>
    <w:rsid w:val="00375B23"/>
    <w:rsid w:val="00375F92"/>
    <w:rsid w:val="00376381"/>
    <w:rsid w:val="00376987"/>
    <w:rsid w:val="00376D13"/>
    <w:rsid w:val="00377649"/>
    <w:rsid w:val="0038036D"/>
    <w:rsid w:val="00381106"/>
    <w:rsid w:val="00382888"/>
    <w:rsid w:val="00382FF2"/>
    <w:rsid w:val="0038389B"/>
    <w:rsid w:val="00385B99"/>
    <w:rsid w:val="0038646C"/>
    <w:rsid w:val="00390286"/>
    <w:rsid w:val="0039182B"/>
    <w:rsid w:val="00392D7D"/>
    <w:rsid w:val="00393070"/>
    <w:rsid w:val="0039403C"/>
    <w:rsid w:val="00395C6A"/>
    <w:rsid w:val="003A0992"/>
    <w:rsid w:val="003A0D66"/>
    <w:rsid w:val="003A260E"/>
    <w:rsid w:val="003A3884"/>
    <w:rsid w:val="003A3D89"/>
    <w:rsid w:val="003A419B"/>
    <w:rsid w:val="003A44F3"/>
    <w:rsid w:val="003A4983"/>
    <w:rsid w:val="003A5484"/>
    <w:rsid w:val="003A67F8"/>
    <w:rsid w:val="003A69F8"/>
    <w:rsid w:val="003A69FC"/>
    <w:rsid w:val="003B13BA"/>
    <w:rsid w:val="003B2ABD"/>
    <w:rsid w:val="003B3A19"/>
    <w:rsid w:val="003B5B88"/>
    <w:rsid w:val="003B7048"/>
    <w:rsid w:val="003B70D3"/>
    <w:rsid w:val="003B7239"/>
    <w:rsid w:val="003C0D42"/>
    <w:rsid w:val="003C1AF3"/>
    <w:rsid w:val="003C1B88"/>
    <w:rsid w:val="003C2442"/>
    <w:rsid w:val="003C4886"/>
    <w:rsid w:val="003C4B22"/>
    <w:rsid w:val="003C5916"/>
    <w:rsid w:val="003C5B94"/>
    <w:rsid w:val="003C7142"/>
    <w:rsid w:val="003C7B15"/>
    <w:rsid w:val="003D0036"/>
    <w:rsid w:val="003D0DEB"/>
    <w:rsid w:val="003D3660"/>
    <w:rsid w:val="003D453C"/>
    <w:rsid w:val="003D658E"/>
    <w:rsid w:val="003E1C3A"/>
    <w:rsid w:val="003E2820"/>
    <w:rsid w:val="003E3019"/>
    <w:rsid w:val="003E35D8"/>
    <w:rsid w:val="003E5433"/>
    <w:rsid w:val="003E5B3A"/>
    <w:rsid w:val="003E5B69"/>
    <w:rsid w:val="003E6546"/>
    <w:rsid w:val="003E6835"/>
    <w:rsid w:val="003E7749"/>
    <w:rsid w:val="003F0570"/>
    <w:rsid w:val="003F0D9D"/>
    <w:rsid w:val="003F31E8"/>
    <w:rsid w:val="003F3590"/>
    <w:rsid w:val="003F3F0D"/>
    <w:rsid w:val="003F44BD"/>
    <w:rsid w:val="003F4995"/>
    <w:rsid w:val="003F7727"/>
    <w:rsid w:val="00400C13"/>
    <w:rsid w:val="00400DAE"/>
    <w:rsid w:val="00401326"/>
    <w:rsid w:val="00401468"/>
    <w:rsid w:val="0040149C"/>
    <w:rsid w:val="004027E2"/>
    <w:rsid w:val="00403D9D"/>
    <w:rsid w:val="004044C9"/>
    <w:rsid w:val="0040596E"/>
    <w:rsid w:val="004065E1"/>
    <w:rsid w:val="004106DF"/>
    <w:rsid w:val="00410B72"/>
    <w:rsid w:val="00411371"/>
    <w:rsid w:val="00411829"/>
    <w:rsid w:val="00411A7A"/>
    <w:rsid w:val="0041227C"/>
    <w:rsid w:val="00412A5E"/>
    <w:rsid w:val="0041305E"/>
    <w:rsid w:val="00413259"/>
    <w:rsid w:val="0041381D"/>
    <w:rsid w:val="00413BA7"/>
    <w:rsid w:val="0041431F"/>
    <w:rsid w:val="004148F9"/>
    <w:rsid w:val="004153B9"/>
    <w:rsid w:val="00421035"/>
    <w:rsid w:val="0042106C"/>
    <w:rsid w:val="0042216F"/>
    <w:rsid w:val="004224D8"/>
    <w:rsid w:val="0042345E"/>
    <w:rsid w:val="004250D5"/>
    <w:rsid w:val="0042653B"/>
    <w:rsid w:val="004271BF"/>
    <w:rsid w:val="00427693"/>
    <w:rsid w:val="004304D6"/>
    <w:rsid w:val="00430BCC"/>
    <w:rsid w:val="00431009"/>
    <w:rsid w:val="00432059"/>
    <w:rsid w:val="00436188"/>
    <w:rsid w:val="0043710A"/>
    <w:rsid w:val="00443F29"/>
    <w:rsid w:val="004445DB"/>
    <w:rsid w:val="00444C33"/>
    <w:rsid w:val="0044510F"/>
    <w:rsid w:val="00446328"/>
    <w:rsid w:val="004511F2"/>
    <w:rsid w:val="0045194A"/>
    <w:rsid w:val="004548E8"/>
    <w:rsid w:val="0045496B"/>
    <w:rsid w:val="00454C33"/>
    <w:rsid w:val="00454D4A"/>
    <w:rsid w:val="00457578"/>
    <w:rsid w:val="0046004A"/>
    <w:rsid w:val="00460A2A"/>
    <w:rsid w:val="00460E63"/>
    <w:rsid w:val="00461E6B"/>
    <w:rsid w:val="00462B55"/>
    <w:rsid w:val="00464113"/>
    <w:rsid w:val="0046716A"/>
    <w:rsid w:val="00467D3E"/>
    <w:rsid w:val="00470012"/>
    <w:rsid w:val="00470772"/>
    <w:rsid w:val="004733A1"/>
    <w:rsid w:val="00473D9F"/>
    <w:rsid w:val="00473FE5"/>
    <w:rsid w:val="004759EE"/>
    <w:rsid w:val="00477A0A"/>
    <w:rsid w:val="004802C2"/>
    <w:rsid w:val="00481EAE"/>
    <w:rsid w:val="00483616"/>
    <w:rsid w:val="004866B0"/>
    <w:rsid w:val="0048770F"/>
    <w:rsid w:val="00487C1E"/>
    <w:rsid w:val="004917C2"/>
    <w:rsid w:val="00491A11"/>
    <w:rsid w:val="0049593F"/>
    <w:rsid w:val="00497E6D"/>
    <w:rsid w:val="004A01DE"/>
    <w:rsid w:val="004A1E67"/>
    <w:rsid w:val="004A232B"/>
    <w:rsid w:val="004A388C"/>
    <w:rsid w:val="004A38B2"/>
    <w:rsid w:val="004B2926"/>
    <w:rsid w:val="004B4D2B"/>
    <w:rsid w:val="004B61EA"/>
    <w:rsid w:val="004B759F"/>
    <w:rsid w:val="004C3A87"/>
    <w:rsid w:val="004C5764"/>
    <w:rsid w:val="004C59FC"/>
    <w:rsid w:val="004D0260"/>
    <w:rsid w:val="004D202F"/>
    <w:rsid w:val="004D3859"/>
    <w:rsid w:val="004D3B23"/>
    <w:rsid w:val="004D5B8E"/>
    <w:rsid w:val="004D5C8F"/>
    <w:rsid w:val="004D79FF"/>
    <w:rsid w:val="004D7DE2"/>
    <w:rsid w:val="004E0823"/>
    <w:rsid w:val="004E1B17"/>
    <w:rsid w:val="004E2822"/>
    <w:rsid w:val="004E4825"/>
    <w:rsid w:val="004E5DF5"/>
    <w:rsid w:val="004E6B56"/>
    <w:rsid w:val="004E6F54"/>
    <w:rsid w:val="004E7B28"/>
    <w:rsid w:val="004F0E2D"/>
    <w:rsid w:val="004F33F9"/>
    <w:rsid w:val="004F6164"/>
    <w:rsid w:val="004F678A"/>
    <w:rsid w:val="004F6D67"/>
    <w:rsid w:val="004F7306"/>
    <w:rsid w:val="00500458"/>
    <w:rsid w:val="005010A8"/>
    <w:rsid w:val="005040AE"/>
    <w:rsid w:val="00504CC7"/>
    <w:rsid w:val="00505094"/>
    <w:rsid w:val="005054B2"/>
    <w:rsid w:val="00510B7D"/>
    <w:rsid w:val="00511202"/>
    <w:rsid w:val="00511D3C"/>
    <w:rsid w:val="00513959"/>
    <w:rsid w:val="005141D2"/>
    <w:rsid w:val="0051495D"/>
    <w:rsid w:val="00515621"/>
    <w:rsid w:val="005170CB"/>
    <w:rsid w:val="005227F1"/>
    <w:rsid w:val="00522BBD"/>
    <w:rsid w:val="0052348D"/>
    <w:rsid w:val="00523B74"/>
    <w:rsid w:val="00525B47"/>
    <w:rsid w:val="00525D0D"/>
    <w:rsid w:val="00527D70"/>
    <w:rsid w:val="005316B5"/>
    <w:rsid w:val="005316F7"/>
    <w:rsid w:val="005339A4"/>
    <w:rsid w:val="00533F58"/>
    <w:rsid w:val="00535345"/>
    <w:rsid w:val="00535583"/>
    <w:rsid w:val="00535CCA"/>
    <w:rsid w:val="00537DE7"/>
    <w:rsid w:val="00541B9C"/>
    <w:rsid w:val="00541BB2"/>
    <w:rsid w:val="00541D5B"/>
    <w:rsid w:val="0054200E"/>
    <w:rsid w:val="00542683"/>
    <w:rsid w:val="005435FB"/>
    <w:rsid w:val="005451AF"/>
    <w:rsid w:val="005458A0"/>
    <w:rsid w:val="00546349"/>
    <w:rsid w:val="00547D10"/>
    <w:rsid w:val="00550F71"/>
    <w:rsid w:val="00551369"/>
    <w:rsid w:val="0055195D"/>
    <w:rsid w:val="005534DD"/>
    <w:rsid w:val="005547F9"/>
    <w:rsid w:val="00554BFF"/>
    <w:rsid w:val="005559E7"/>
    <w:rsid w:val="005601FC"/>
    <w:rsid w:val="00560A24"/>
    <w:rsid w:val="005622A8"/>
    <w:rsid w:val="0056365B"/>
    <w:rsid w:val="00565C7D"/>
    <w:rsid w:val="00575297"/>
    <w:rsid w:val="00575E73"/>
    <w:rsid w:val="00577E29"/>
    <w:rsid w:val="0058045E"/>
    <w:rsid w:val="0058087C"/>
    <w:rsid w:val="00580C8D"/>
    <w:rsid w:val="005811B6"/>
    <w:rsid w:val="00581D92"/>
    <w:rsid w:val="00582D94"/>
    <w:rsid w:val="005862F1"/>
    <w:rsid w:val="00586E26"/>
    <w:rsid w:val="00586FD8"/>
    <w:rsid w:val="00587908"/>
    <w:rsid w:val="005903CC"/>
    <w:rsid w:val="005905D7"/>
    <w:rsid w:val="00590E56"/>
    <w:rsid w:val="00591C44"/>
    <w:rsid w:val="00592BD0"/>
    <w:rsid w:val="0059377E"/>
    <w:rsid w:val="00593C84"/>
    <w:rsid w:val="00595149"/>
    <w:rsid w:val="00595FD3"/>
    <w:rsid w:val="00596526"/>
    <w:rsid w:val="005972F6"/>
    <w:rsid w:val="005A1267"/>
    <w:rsid w:val="005A23E9"/>
    <w:rsid w:val="005A275C"/>
    <w:rsid w:val="005A2A9F"/>
    <w:rsid w:val="005A4A24"/>
    <w:rsid w:val="005A4CB7"/>
    <w:rsid w:val="005A70B5"/>
    <w:rsid w:val="005A7280"/>
    <w:rsid w:val="005B0486"/>
    <w:rsid w:val="005B184F"/>
    <w:rsid w:val="005B1EC6"/>
    <w:rsid w:val="005B2433"/>
    <w:rsid w:val="005B4822"/>
    <w:rsid w:val="005B6CA1"/>
    <w:rsid w:val="005B711B"/>
    <w:rsid w:val="005B7A06"/>
    <w:rsid w:val="005C1793"/>
    <w:rsid w:val="005C242D"/>
    <w:rsid w:val="005C2F9E"/>
    <w:rsid w:val="005C3278"/>
    <w:rsid w:val="005C365B"/>
    <w:rsid w:val="005C5745"/>
    <w:rsid w:val="005C601A"/>
    <w:rsid w:val="005C6157"/>
    <w:rsid w:val="005C671A"/>
    <w:rsid w:val="005C674E"/>
    <w:rsid w:val="005C6ACF"/>
    <w:rsid w:val="005C7731"/>
    <w:rsid w:val="005C7A1E"/>
    <w:rsid w:val="005C7EC1"/>
    <w:rsid w:val="005D1AFF"/>
    <w:rsid w:val="005D21AB"/>
    <w:rsid w:val="005D22F2"/>
    <w:rsid w:val="005D2932"/>
    <w:rsid w:val="005D4C44"/>
    <w:rsid w:val="005D554F"/>
    <w:rsid w:val="005D6796"/>
    <w:rsid w:val="005E1987"/>
    <w:rsid w:val="005E1A44"/>
    <w:rsid w:val="005E3EED"/>
    <w:rsid w:val="005E4259"/>
    <w:rsid w:val="005E4478"/>
    <w:rsid w:val="005E5427"/>
    <w:rsid w:val="005E5857"/>
    <w:rsid w:val="005E6880"/>
    <w:rsid w:val="005F167B"/>
    <w:rsid w:val="005F289D"/>
    <w:rsid w:val="005F5B62"/>
    <w:rsid w:val="005F5CFA"/>
    <w:rsid w:val="005F5F79"/>
    <w:rsid w:val="006025D8"/>
    <w:rsid w:val="006031CE"/>
    <w:rsid w:val="006033C2"/>
    <w:rsid w:val="0060778A"/>
    <w:rsid w:val="00607E1E"/>
    <w:rsid w:val="00610E8A"/>
    <w:rsid w:val="0061224D"/>
    <w:rsid w:val="0061338C"/>
    <w:rsid w:val="00614705"/>
    <w:rsid w:val="006173D0"/>
    <w:rsid w:val="00620FE5"/>
    <w:rsid w:val="00621469"/>
    <w:rsid w:val="00623296"/>
    <w:rsid w:val="0062423C"/>
    <w:rsid w:val="00624E14"/>
    <w:rsid w:val="00625858"/>
    <w:rsid w:val="006265C1"/>
    <w:rsid w:val="00626842"/>
    <w:rsid w:val="00626AE9"/>
    <w:rsid w:val="00631375"/>
    <w:rsid w:val="00634452"/>
    <w:rsid w:val="00634A41"/>
    <w:rsid w:val="00635810"/>
    <w:rsid w:val="006364D9"/>
    <w:rsid w:val="00640A12"/>
    <w:rsid w:val="00640BEC"/>
    <w:rsid w:val="00641DAB"/>
    <w:rsid w:val="00642B2F"/>
    <w:rsid w:val="00643034"/>
    <w:rsid w:val="00643EAA"/>
    <w:rsid w:val="00645609"/>
    <w:rsid w:val="00645F7F"/>
    <w:rsid w:val="00646594"/>
    <w:rsid w:val="00646B5B"/>
    <w:rsid w:val="00646BEF"/>
    <w:rsid w:val="00647764"/>
    <w:rsid w:val="006477BD"/>
    <w:rsid w:val="00650313"/>
    <w:rsid w:val="00650A3C"/>
    <w:rsid w:val="00650CE0"/>
    <w:rsid w:val="00652C6C"/>
    <w:rsid w:val="00653453"/>
    <w:rsid w:val="00655FD2"/>
    <w:rsid w:val="00657A4E"/>
    <w:rsid w:val="00660027"/>
    <w:rsid w:val="00661494"/>
    <w:rsid w:val="00662B57"/>
    <w:rsid w:val="00662C5F"/>
    <w:rsid w:val="006632AC"/>
    <w:rsid w:val="0066366E"/>
    <w:rsid w:val="0066520B"/>
    <w:rsid w:val="0066621E"/>
    <w:rsid w:val="00666832"/>
    <w:rsid w:val="00666986"/>
    <w:rsid w:val="006669D8"/>
    <w:rsid w:val="0066710A"/>
    <w:rsid w:val="00672058"/>
    <w:rsid w:val="0067658D"/>
    <w:rsid w:val="00677B52"/>
    <w:rsid w:val="006809A8"/>
    <w:rsid w:val="00680BB5"/>
    <w:rsid w:val="0068221C"/>
    <w:rsid w:val="00682AFD"/>
    <w:rsid w:val="0068434C"/>
    <w:rsid w:val="00684BCC"/>
    <w:rsid w:val="006872ED"/>
    <w:rsid w:val="00690FF7"/>
    <w:rsid w:val="00692107"/>
    <w:rsid w:val="006924C5"/>
    <w:rsid w:val="00692CDD"/>
    <w:rsid w:val="00694744"/>
    <w:rsid w:val="00695376"/>
    <w:rsid w:val="00697439"/>
    <w:rsid w:val="00697ED9"/>
    <w:rsid w:val="006A0064"/>
    <w:rsid w:val="006A0128"/>
    <w:rsid w:val="006A034B"/>
    <w:rsid w:val="006A1F3F"/>
    <w:rsid w:val="006A25C6"/>
    <w:rsid w:val="006A43E9"/>
    <w:rsid w:val="006A68DF"/>
    <w:rsid w:val="006A69F0"/>
    <w:rsid w:val="006A6DC7"/>
    <w:rsid w:val="006A7870"/>
    <w:rsid w:val="006B01C5"/>
    <w:rsid w:val="006B0D3D"/>
    <w:rsid w:val="006B4FC6"/>
    <w:rsid w:val="006B74BA"/>
    <w:rsid w:val="006C0C36"/>
    <w:rsid w:val="006C1935"/>
    <w:rsid w:val="006C2676"/>
    <w:rsid w:val="006C3124"/>
    <w:rsid w:val="006C358D"/>
    <w:rsid w:val="006C5318"/>
    <w:rsid w:val="006C7777"/>
    <w:rsid w:val="006D03F4"/>
    <w:rsid w:val="006D0BC9"/>
    <w:rsid w:val="006D2ED0"/>
    <w:rsid w:val="006D3CB2"/>
    <w:rsid w:val="006D4A32"/>
    <w:rsid w:val="006D721A"/>
    <w:rsid w:val="006D74A7"/>
    <w:rsid w:val="006D7596"/>
    <w:rsid w:val="006D7A47"/>
    <w:rsid w:val="006D7E87"/>
    <w:rsid w:val="006E19B1"/>
    <w:rsid w:val="006E2680"/>
    <w:rsid w:val="006E51DC"/>
    <w:rsid w:val="006E6734"/>
    <w:rsid w:val="006E6754"/>
    <w:rsid w:val="006F0346"/>
    <w:rsid w:val="006F1AEA"/>
    <w:rsid w:val="006F1E1D"/>
    <w:rsid w:val="006F2CF3"/>
    <w:rsid w:val="006F37C2"/>
    <w:rsid w:val="006F3C95"/>
    <w:rsid w:val="006F474B"/>
    <w:rsid w:val="006F689B"/>
    <w:rsid w:val="007006C2"/>
    <w:rsid w:val="00700EEF"/>
    <w:rsid w:val="00703F7F"/>
    <w:rsid w:val="007058D8"/>
    <w:rsid w:val="00707683"/>
    <w:rsid w:val="00707F95"/>
    <w:rsid w:val="007103E4"/>
    <w:rsid w:val="0071191B"/>
    <w:rsid w:val="00711D3E"/>
    <w:rsid w:val="0071378B"/>
    <w:rsid w:val="007141A1"/>
    <w:rsid w:val="00715408"/>
    <w:rsid w:val="007169B7"/>
    <w:rsid w:val="007169D8"/>
    <w:rsid w:val="00723498"/>
    <w:rsid w:val="00723B39"/>
    <w:rsid w:val="007243C6"/>
    <w:rsid w:val="0072461D"/>
    <w:rsid w:val="00724942"/>
    <w:rsid w:val="00724AD8"/>
    <w:rsid w:val="00727B79"/>
    <w:rsid w:val="0073180A"/>
    <w:rsid w:val="007322A9"/>
    <w:rsid w:val="00732B39"/>
    <w:rsid w:val="007337B6"/>
    <w:rsid w:val="00733AD7"/>
    <w:rsid w:val="00734CA7"/>
    <w:rsid w:val="00736D6B"/>
    <w:rsid w:val="007419E3"/>
    <w:rsid w:val="00741A9D"/>
    <w:rsid w:val="00742EA0"/>
    <w:rsid w:val="007431AA"/>
    <w:rsid w:val="0074403C"/>
    <w:rsid w:val="00744FD8"/>
    <w:rsid w:val="007453A7"/>
    <w:rsid w:val="0074638D"/>
    <w:rsid w:val="00750040"/>
    <w:rsid w:val="00752E41"/>
    <w:rsid w:val="00752F21"/>
    <w:rsid w:val="007534ED"/>
    <w:rsid w:val="00753EB9"/>
    <w:rsid w:val="00754540"/>
    <w:rsid w:val="00754D73"/>
    <w:rsid w:val="00754E0C"/>
    <w:rsid w:val="00756F73"/>
    <w:rsid w:val="00757844"/>
    <w:rsid w:val="00761E9F"/>
    <w:rsid w:val="00762D1B"/>
    <w:rsid w:val="00763891"/>
    <w:rsid w:val="00763962"/>
    <w:rsid w:val="00763A82"/>
    <w:rsid w:val="00763F63"/>
    <w:rsid w:val="0076414E"/>
    <w:rsid w:val="0076452D"/>
    <w:rsid w:val="0076539D"/>
    <w:rsid w:val="00765E5A"/>
    <w:rsid w:val="00765EF0"/>
    <w:rsid w:val="00770EEC"/>
    <w:rsid w:val="00771046"/>
    <w:rsid w:val="007723B0"/>
    <w:rsid w:val="00772B4B"/>
    <w:rsid w:val="00773A73"/>
    <w:rsid w:val="00774C96"/>
    <w:rsid w:val="007778B0"/>
    <w:rsid w:val="00780A17"/>
    <w:rsid w:val="0078169A"/>
    <w:rsid w:val="007828F3"/>
    <w:rsid w:val="00782FC7"/>
    <w:rsid w:val="00783245"/>
    <w:rsid w:val="0078476B"/>
    <w:rsid w:val="007867F9"/>
    <w:rsid w:val="00786F5E"/>
    <w:rsid w:val="0079198E"/>
    <w:rsid w:val="0079555D"/>
    <w:rsid w:val="00795D15"/>
    <w:rsid w:val="00795F46"/>
    <w:rsid w:val="00796939"/>
    <w:rsid w:val="00796FE0"/>
    <w:rsid w:val="00797ED3"/>
    <w:rsid w:val="007A0919"/>
    <w:rsid w:val="007A1408"/>
    <w:rsid w:val="007A141C"/>
    <w:rsid w:val="007A3A18"/>
    <w:rsid w:val="007A4105"/>
    <w:rsid w:val="007A4284"/>
    <w:rsid w:val="007A7FC9"/>
    <w:rsid w:val="007B063D"/>
    <w:rsid w:val="007B0B88"/>
    <w:rsid w:val="007B0E23"/>
    <w:rsid w:val="007B15C4"/>
    <w:rsid w:val="007B30ED"/>
    <w:rsid w:val="007B5331"/>
    <w:rsid w:val="007B5734"/>
    <w:rsid w:val="007B5FC8"/>
    <w:rsid w:val="007B620A"/>
    <w:rsid w:val="007B6B88"/>
    <w:rsid w:val="007B6EB5"/>
    <w:rsid w:val="007B709C"/>
    <w:rsid w:val="007B754B"/>
    <w:rsid w:val="007B7CF6"/>
    <w:rsid w:val="007C0BCF"/>
    <w:rsid w:val="007C393E"/>
    <w:rsid w:val="007C409D"/>
    <w:rsid w:val="007C4F44"/>
    <w:rsid w:val="007C6AC8"/>
    <w:rsid w:val="007D04FA"/>
    <w:rsid w:val="007D0720"/>
    <w:rsid w:val="007D0A01"/>
    <w:rsid w:val="007D0DFF"/>
    <w:rsid w:val="007D4242"/>
    <w:rsid w:val="007D4DE5"/>
    <w:rsid w:val="007D4FD2"/>
    <w:rsid w:val="007D5769"/>
    <w:rsid w:val="007D598C"/>
    <w:rsid w:val="007E28F3"/>
    <w:rsid w:val="007E2E74"/>
    <w:rsid w:val="007E39C2"/>
    <w:rsid w:val="007E4BE7"/>
    <w:rsid w:val="007E4E20"/>
    <w:rsid w:val="007E7571"/>
    <w:rsid w:val="007F0717"/>
    <w:rsid w:val="007F18E6"/>
    <w:rsid w:val="007F2082"/>
    <w:rsid w:val="007F22A3"/>
    <w:rsid w:val="007F2459"/>
    <w:rsid w:val="007F4F01"/>
    <w:rsid w:val="007F5744"/>
    <w:rsid w:val="007F7D01"/>
    <w:rsid w:val="007F7D63"/>
    <w:rsid w:val="00800BAF"/>
    <w:rsid w:val="00800CAF"/>
    <w:rsid w:val="008021ED"/>
    <w:rsid w:val="008031A2"/>
    <w:rsid w:val="0080399C"/>
    <w:rsid w:val="00804A13"/>
    <w:rsid w:val="008053DE"/>
    <w:rsid w:val="00806269"/>
    <w:rsid w:val="0081391A"/>
    <w:rsid w:val="00815517"/>
    <w:rsid w:val="008159FC"/>
    <w:rsid w:val="00816D17"/>
    <w:rsid w:val="008205A8"/>
    <w:rsid w:val="00822E15"/>
    <w:rsid w:val="00826D3C"/>
    <w:rsid w:val="00827B07"/>
    <w:rsid w:val="00830545"/>
    <w:rsid w:val="008333B5"/>
    <w:rsid w:val="008333BD"/>
    <w:rsid w:val="0083430B"/>
    <w:rsid w:val="0083702A"/>
    <w:rsid w:val="0083717E"/>
    <w:rsid w:val="00841F23"/>
    <w:rsid w:val="00842308"/>
    <w:rsid w:val="00843426"/>
    <w:rsid w:val="00845A7E"/>
    <w:rsid w:val="00845DE8"/>
    <w:rsid w:val="00850E3B"/>
    <w:rsid w:val="00851752"/>
    <w:rsid w:val="00851D75"/>
    <w:rsid w:val="0085297E"/>
    <w:rsid w:val="00855479"/>
    <w:rsid w:val="00856190"/>
    <w:rsid w:val="00856F00"/>
    <w:rsid w:val="008578E3"/>
    <w:rsid w:val="00860A06"/>
    <w:rsid w:val="0086148A"/>
    <w:rsid w:val="00861CC1"/>
    <w:rsid w:val="00862C2C"/>
    <w:rsid w:val="00863772"/>
    <w:rsid w:val="00865131"/>
    <w:rsid w:val="00865F7B"/>
    <w:rsid w:val="00866180"/>
    <w:rsid w:val="0086664D"/>
    <w:rsid w:val="008678B2"/>
    <w:rsid w:val="008701A1"/>
    <w:rsid w:val="008715C2"/>
    <w:rsid w:val="008717AE"/>
    <w:rsid w:val="00871C6B"/>
    <w:rsid w:val="008726E8"/>
    <w:rsid w:val="008728C7"/>
    <w:rsid w:val="00875A9A"/>
    <w:rsid w:val="00877216"/>
    <w:rsid w:val="0087751E"/>
    <w:rsid w:val="00880BF3"/>
    <w:rsid w:val="008820EA"/>
    <w:rsid w:val="008823FE"/>
    <w:rsid w:val="008824B1"/>
    <w:rsid w:val="00883437"/>
    <w:rsid w:val="00883B6F"/>
    <w:rsid w:val="00884DC9"/>
    <w:rsid w:val="00885849"/>
    <w:rsid w:val="00885F32"/>
    <w:rsid w:val="0088687E"/>
    <w:rsid w:val="00886A13"/>
    <w:rsid w:val="00887536"/>
    <w:rsid w:val="008876D7"/>
    <w:rsid w:val="008911F5"/>
    <w:rsid w:val="00891793"/>
    <w:rsid w:val="008940BF"/>
    <w:rsid w:val="00895025"/>
    <w:rsid w:val="00895A7B"/>
    <w:rsid w:val="008A18D3"/>
    <w:rsid w:val="008A41E8"/>
    <w:rsid w:val="008A5403"/>
    <w:rsid w:val="008B0177"/>
    <w:rsid w:val="008B1830"/>
    <w:rsid w:val="008B26B5"/>
    <w:rsid w:val="008B3566"/>
    <w:rsid w:val="008B483D"/>
    <w:rsid w:val="008B6AF5"/>
    <w:rsid w:val="008B6B76"/>
    <w:rsid w:val="008B701C"/>
    <w:rsid w:val="008B7666"/>
    <w:rsid w:val="008C0BF5"/>
    <w:rsid w:val="008C1D0E"/>
    <w:rsid w:val="008C1FED"/>
    <w:rsid w:val="008C2304"/>
    <w:rsid w:val="008C2BB1"/>
    <w:rsid w:val="008C2BE8"/>
    <w:rsid w:val="008C4052"/>
    <w:rsid w:val="008C5BF0"/>
    <w:rsid w:val="008C7C9D"/>
    <w:rsid w:val="008C7E76"/>
    <w:rsid w:val="008C7FF8"/>
    <w:rsid w:val="008D4754"/>
    <w:rsid w:val="008D7030"/>
    <w:rsid w:val="008D752A"/>
    <w:rsid w:val="008E0237"/>
    <w:rsid w:val="008E0EED"/>
    <w:rsid w:val="008E10BC"/>
    <w:rsid w:val="008E23DC"/>
    <w:rsid w:val="008E25B7"/>
    <w:rsid w:val="008E287F"/>
    <w:rsid w:val="008E2CC4"/>
    <w:rsid w:val="008E326C"/>
    <w:rsid w:val="008E3701"/>
    <w:rsid w:val="008E3A9F"/>
    <w:rsid w:val="008E418F"/>
    <w:rsid w:val="008E6024"/>
    <w:rsid w:val="008E6E64"/>
    <w:rsid w:val="008E761F"/>
    <w:rsid w:val="008F0B83"/>
    <w:rsid w:val="008F1907"/>
    <w:rsid w:val="008F3419"/>
    <w:rsid w:val="008F565E"/>
    <w:rsid w:val="008F6094"/>
    <w:rsid w:val="008F6390"/>
    <w:rsid w:val="00900C06"/>
    <w:rsid w:val="009017BD"/>
    <w:rsid w:val="009017E3"/>
    <w:rsid w:val="009032A0"/>
    <w:rsid w:val="0090402F"/>
    <w:rsid w:val="0090521F"/>
    <w:rsid w:val="00905751"/>
    <w:rsid w:val="009065CA"/>
    <w:rsid w:val="00906B64"/>
    <w:rsid w:val="0090733E"/>
    <w:rsid w:val="00911B92"/>
    <w:rsid w:val="00911F80"/>
    <w:rsid w:val="0091283B"/>
    <w:rsid w:val="00912FB0"/>
    <w:rsid w:val="009133F6"/>
    <w:rsid w:val="00913C07"/>
    <w:rsid w:val="009174D9"/>
    <w:rsid w:val="00917D2D"/>
    <w:rsid w:val="00922103"/>
    <w:rsid w:val="009221BC"/>
    <w:rsid w:val="009221C8"/>
    <w:rsid w:val="009229B2"/>
    <w:rsid w:val="009229CE"/>
    <w:rsid w:val="0092300A"/>
    <w:rsid w:val="009248DC"/>
    <w:rsid w:val="00925AD6"/>
    <w:rsid w:val="00926C80"/>
    <w:rsid w:val="0092750B"/>
    <w:rsid w:val="00927D21"/>
    <w:rsid w:val="00930E67"/>
    <w:rsid w:val="0093392F"/>
    <w:rsid w:val="00933B5A"/>
    <w:rsid w:val="00934F1A"/>
    <w:rsid w:val="00935DED"/>
    <w:rsid w:val="00935E56"/>
    <w:rsid w:val="00936092"/>
    <w:rsid w:val="00936DC8"/>
    <w:rsid w:val="009401AB"/>
    <w:rsid w:val="00940CE5"/>
    <w:rsid w:val="0094261E"/>
    <w:rsid w:val="0094623C"/>
    <w:rsid w:val="009473CD"/>
    <w:rsid w:val="009503BD"/>
    <w:rsid w:val="009516B0"/>
    <w:rsid w:val="00953F22"/>
    <w:rsid w:val="0095485E"/>
    <w:rsid w:val="00955ACA"/>
    <w:rsid w:val="0095743F"/>
    <w:rsid w:val="009575D2"/>
    <w:rsid w:val="00957B8D"/>
    <w:rsid w:val="009605D4"/>
    <w:rsid w:val="009609A9"/>
    <w:rsid w:val="00961EA6"/>
    <w:rsid w:val="00963F83"/>
    <w:rsid w:val="0096549E"/>
    <w:rsid w:val="009654AB"/>
    <w:rsid w:val="009669CC"/>
    <w:rsid w:val="00970E17"/>
    <w:rsid w:val="009749FD"/>
    <w:rsid w:val="0097542C"/>
    <w:rsid w:val="00976F09"/>
    <w:rsid w:val="00981219"/>
    <w:rsid w:val="009813AB"/>
    <w:rsid w:val="00984BA3"/>
    <w:rsid w:val="00984C33"/>
    <w:rsid w:val="00984E7B"/>
    <w:rsid w:val="00985039"/>
    <w:rsid w:val="00986F09"/>
    <w:rsid w:val="0099001F"/>
    <w:rsid w:val="0099132B"/>
    <w:rsid w:val="009919B1"/>
    <w:rsid w:val="00991B33"/>
    <w:rsid w:val="0099273E"/>
    <w:rsid w:val="00993034"/>
    <w:rsid w:val="00993B69"/>
    <w:rsid w:val="009943D1"/>
    <w:rsid w:val="00994B26"/>
    <w:rsid w:val="00996F7F"/>
    <w:rsid w:val="00997671"/>
    <w:rsid w:val="00997E22"/>
    <w:rsid w:val="009A1682"/>
    <w:rsid w:val="009A1B31"/>
    <w:rsid w:val="009A2506"/>
    <w:rsid w:val="009A2676"/>
    <w:rsid w:val="009A2CF2"/>
    <w:rsid w:val="009A3826"/>
    <w:rsid w:val="009A3CB3"/>
    <w:rsid w:val="009A488C"/>
    <w:rsid w:val="009A5855"/>
    <w:rsid w:val="009A64EB"/>
    <w:rsid w:val="009A6E08"/>
    <w:rsid w:val="009B047F"/>
    <w:rsid w:val="009B1777"/>
    <w:rsid w:val="009B243A"/>
    <w:rsid w:val="009B4726"/>
    <w:rsid w:val="009B4E4D"/>
    <w:rsid w:val="009B5121"/>
    <w:rsid w:val="009B5228"/>
    <w:rsid w:val="009B6726"/>
    <w:rsid w:val="009B7952"/>
    <w:rsid w:val="009C0E6C"/>
    <w:rsid w:val="009C379A"/>
    <w:rsid w:val="009C3D9E"/>
    <w:rsid w:val="009C4DE2"/>
    <w:rsid w:val="009C5684"/>
    <w:rsid w:val="009D0DD7"/>
    <w:rsid w:val="009D13E0"/>
    <w:rsid w:val="009D2233"/>
    <w:rsid w:val="009D3DD8"/>
    <w:rsid w:val="009D3FD1"/>
    <w:rsid w:val="009D5821"/>
    <w:rsid w:val="009D76AE"/>
    <w:rsid w:val="009E021E"/>
    <w:rsid w:val="009E0D6C"/>
    <w:rsid w:val="009E1170"/>
    <w:rsid w:val="009E2278"/>
    <w:rsid w:val="009E26FA"/>
    <w:rsid w:val="009E30B3"/>
    <w:rsid w:val="009E342A"/>
    <w:rsid w:val="009E7282"/>
    <w:rsid w:val="009F0157"/>
    <w:rsid w:val="009F0589"/>
    <w:rsid w:val="009F08F3"/>
    <w:rsid w:val="009F260C"/>
    <w:rsid w:val="009F2B7C"/>
    <w:rsid w:val="009F35B3"/>
    <w:rsid w:val="009F388D"/>
    <w:rsid w:val="009F3E0A"/>
    <w:rsid w:val="009F65C5"/>
    <w:rsid w:val="009F6E19"/>
    <w:rsid w:val="00A00054"/>
    <w:rsid w:val="00A00267"/>
    <w:rsid w:val="00A00639"/>
    <w:rsid w:val="00A00E1C"/>
    <w:rsid w:val="00A02EA0"/>
    <w:rsid w:val="00A04211"/>
    <w:rsid w:val="00A04B43"/>
    <w:rsid w:val="00A05302"/>
    <w:rsid w:val="00A069B8"/>
    <w:rsid w:val="00A14307"/>
    <w:rsid w:val="00A17C5C"/>
    <w:rsid w:val="00A22106"/>
    <w:rsid w:val="00A23418"/>
    <w:rsid w:val="00A23779"/>
    <w:rsid w:val="00A250D3"/>
    <w:rsid w:val="00A25AE4"/>
    <w:rsid w:val="00A25E0C"/>
    <w:rsid w:val="00A27002"/>
    <w:rsid w:val="00A2786A"/>
    <w:rsid w:val="00A27D4C"/>
    <w:rsid w:val="00A3421E"/>
    <w:rsid w:val="00A34314"/>
    <w:rsid w:val="00A34758"/>
    <w:rsid w:val="00A36309"/>
    <w:rsid w:val="00A41CF2"/>
    <w:rsid w:val="00A42CFD"/>
    <w:rsid w:val="00A44225"/>
    <w:rsid w:val="00A44E0D"/>
    <w:rsid w:val="00A45119"/>
    <w:rsid w:val="00A518AF"/>
    <w:rsid w:val="00A52147"/>
    <w:rsid w:val="00A5253E"/>
    <w:rsid w:val="00A526CC"/>
    <w:rsid w:val="00A53978"/>
    <w:rsid w:val="00A54975"/>
    <w:rsid w:val="00A567AF"/>
    <w:rsid w:val="00A57CE3"/>
    <w:rsid w:val="00A60F64"/>
    <w:rsid w:val="00A619C1"/>
    <w:rsid w:val="00A61DDC"/>
    <w:rsid w:val="00A62676"/>
    <w:rsid w:val="00A62CB7"/>
    <w:rsid w:val="00A62FE2"/>
    <w:rsid w:val="00A6341F"/>
    <w:rsid w:val="00A6423B"/>
    <w:rsid w:val="00A65B53"/>
    <w:rsid w:val="00A70115"/>
    <w:rsid w:val="00A70A06"/>
    <w:rsid w:val="00A70D38"/>
    <w:rsid w:val="00A71B66"/>
    <w:rsid w:val="00A72282"/>
    <w:rsid w:val="00A722C0"/>
    <w:rsid w:val="00A7264F"/>
    <w:rsid w:val="00A730A7"/>
    <w:rsid w:val="00A741B7"/>
    <w:rsid w:val="00A769A2"/>
    <w:rsid w:val="00A81941"/>
    <w:rsid w:val="00A8207D"/>
    <w:rsid w:val="00A830A4"/>
    <w:rsid w:val="00A83314"/>
    <w:rsid w:val="00A83E6D"/>
    <w:rsid w:val="00A84CCC"/>
    <w:rsid w:val="00A850C6"/>
    <w:rsid w:val="00A85300"/>
    <w:rsid w:val="00A90065"/>
    <w:rsid w:val="00A90FB2"/>
    <w:rsid w:val="00A923F4"/>
    <w:rsid w:val="00A9444F"/>
    <w:rsid w:val="00A95975"/>
    <w:rsid w:val="00A95EFC"/>
    <w:rsid w:val="00A9692D"/>
    <w:rsid w:val="00A976B1"/>
    <w:rsid w:val="00A9797E"/>
    <w:rsid w:val="00A97EEB"/>
    <w:rsid w:val="00AA3F20"/>
    <w:rsid w:val="00AA3F40"/>
    <w:rsid w:val="00AA7B6B"/>
    <w:rsid w:val="00AB02C2"/>
    <w:rsid w:val="00AB228A"/>
    <w:rsid w:val="00AB3295"/>
    <w:rsid w:val="00AB3F59"/>
    <w:rsid w:val="00AB4923"/>
    <w:rsid w:val="00AB61A0"/>
    <w:rsid w:val="00AB6BB0"/>
    <w:rsid w:val="00AC12EF"/>
    <w:rsid w:val="00AC2381"/>
    <w:rsid w:val="00AC26B9"/>
    <w:rsid w:val="00AC3495"/>
    <w:rsid w:val="00AC47CD"/>
    <w:rsid w:val="00AC589F"/>
    <w:rsid w:val="00AC6A37"/>
    <w:rsid w:val="00AC7047"/>
    <w:rsid w:val="00AD0B59"/>
    <w:rsid w:val="00AD1DD9"/>
    <w:rsid w:val="00AD2922"/>
    <w:rsid w:val="00AD2E4D"/>
    <w:rsid w:val="00AD48C1"/>
    <w:rsid w:val="00AD4AAB"/>
    <w:rsid w:val="00AD5C41"/>
    <w:rsid w:val="00AD6C43"/>
    <w:rsid w:val="00AE2D3C"/>
    <w:rsid w:val="00AE3FBB"/>
    <w:rsid w:val="00AE552A"/>
    <w:rsid w:val="00AF235D"/>
    <w:rsid w:val="00AF25D5"/>
    <w:rsid w:val="00AF28CE"/>
    <w:rsid w:val="00AF3709"/>
    <w:rsid w:val="00AF3C94"/>
    <w:rsid w:val="00AF49C0"/>
    <w:rsid w:val="00AF6A2A"/>
    <w:rsid w:val="00AF6F12"/>
    <w:rsid w:val="00B00714"/>
    <w:rsid w:val="00B02FC7"/>
    <w:rsid w:val="00B031B6"/>
    <w:rsid w:val="00B039B0"/>
    <w:rsid w:val="00B04546"/>
    <w:rsid w:val="00B05243"/>
    <w:rsid w:val="00B05F0D"/>
    <w:rsid w:val="00B0755C"/>
    <w:rsid w:val="00B10199"/>
    <w:rsid w:val="00B10489"/>
    <w:rsid w:val="00B10A65"/>
    <w:rsid w:val="00B11AA3"/>
    <w:rsid w:val="00B12D85"/>
    <w:rsid w:val="00B13756"/>
    <w:rsid w:val="00B13FB4"/>
    <w:rsid w:val="00B14556"/>
    <w:rsid w:val="00B14DFA"/>
    <w:rsid w:val="00B1662C"/>
    <w:rsid w:val="00B16765"/>
    <w:rsid w:val="00B16FCA"/>
    <w:rsid w:val="00B17252"/>
    <w:rsid w:val="00B17BCB"/>
    <w:rsid w:val="00B17EDF"/>
    <w:rsid w:val="00B206DF"/>
    <w:rsid w:val="00B2085E"/>
    <w:rsid w:val="00B20A00"/>
    <w:rsid w:val="00B210A2"/>
    <w:rsid w:val="00B21209"/>
    <w:rsid w:val="00B21BE4"/>
    <w:rsid w:val="00B22C44"/>
    <w:rsid w:val="00B2382C"/>
    <w:rsid w:val="00B23AE9"/>
    <w:rsid w:val="00B23F42"/>
    <w:rsid w:val="00B25025"/>
    <w:rsid w:val="00B2551F"/>
    <w:rsid w:val="00B27615"/>
    <w:rsid w:val="00B27ADB"/>
    <w:rsid w:val="00B30F2A"/>
    <w:rsid w:val="00B31022"/>
    <w:rsid w:val="00B31E9D"/>
    <w:rsid w:val="00B3579B"/>
    <w:rsid w:val="00B36F1E"/>
    <w:rsid w:val="00B372A1"/>
    <w:rsid w:val="00B4044E"/>
    <w:rsid w:val="00B423D9"/>
    <w:rsid w:val="00B42AB1"/>
    <w:rsid w:val="00B43342"/>
    <w:rsid w:val="00B43888"/>
    <w:rsid w:val="00B46DDE"/>
    <w:rsid w:val="00B4720E"/>
    <w:rsid w:val="00B473B7"/>
    <w:rsid w:val="00B508FB"/>
    <w:rsid w:val="00B5195E"/>
    <w:rsid w:val="00B526B3"/>
    <w:rsid w:val="00B53412"/>
    <w:rsid w:val="00B54A6A"/>
    <w:rsid w:val="00B55318"/>
    <w:rsid w:val="00B568B9"/>
    <w:rsid w:val="00B6025B"/>
    <w:rsid w:val="00B60AEC"/>
    <w:rsid w:val="00B60BAD"/>
    <w:rsid w:val="00B61C86"/>
    <w:rsid w:val="00B62932"/>
    <w:rsid w:val="00B62EA8"/>
    <w:rsid w:val="00B63C83"/>
    <w:rsid w:val="00B64782"/>
    <w:rsid w:val="00B64CA4"/>
    <w:rsid w:val="00B6634B"/>
    <w:rsid w:val="00B66671"/>
    <w:rsid w:val="00B66EDC"/>
    <w:rsid w:val="00B67679"/>
    <w:rsid w:val="00B6771E"/>
    <w:rsid w:val="00B70B53"/>
    <w:rsid w:val="00B7176D"/>
    <w:rsid w:val="00B72ED5"/>
    <w:rsid w:val="00B7325E"/>
    <w:rsid w:val="00B745B8"/>
    <w:rsid w:val="00B751E9"/>
    <w:rsid w:val="00B7581F"/>
    <w:rsid w:val="00B75F75"/>
    <w:rsid w:val="00B7799D"/>
    <w:rsid w:val="00B803EF"/>
    <w:rsid w:val="00B81496"/>
    <w:rsid w:val="00B814D4"/>
    <w:rsid w:val="00B82BDA"/>
    <w:rsid w:val="00B82CF6"/>
    <w:rsid w:val="00B83435"/>
    <w:rsid w:val="00B841E3"/>
    <w:rsid w:val="00B86185"/>
    <w:rsid w:val="00B8658B"/>
    <w:rsid w:val="00B87DE9"/>
    <w:rsid w:val="00B90876"/>
    <w:rsid w:val="00B90D30"/>
    <w:rsid w:val="00B91DCE"/>
    <w:rsid w:val="00B93C15"/>
    <w:rsid w:val="00B93C1D"/>
    <w:rsid w:val="00B93EA7"/>
    <w:rsid w:val="00B942A4"/>
    <w:rsid w:val="00B94905"/>
    <w:rsid w:val="00B94D21"/>
    <w:rsid w:val="00B95C7B"/>
    <w:rsid w:val="00B95EA2"/>
    <w:rsid w:val="00B9610C"/>
    <w:rsid w:val="00B968A8"/>
    <w:rsid w:val="00BA01FD"/>
    <w:rsid w:val="00BA14E3"/>
    <w:rsid w:val="00BA2776"/>
    <w:rsid w:val="00BA31B9"/>
    <w:rsid w:val="00BA393A"/>
    <w:rsid w:val="00BA41C2"/>
    <w:rsid w:val="00BA54C0"/>
    <w:rsid w:val="00BA62FA"/>
    <w:rsid w:val="00BA69E2"/>
    <w:rsid w:val="00BA74EB"/>
    <w:rsid w:val="00BA7748"/>
    <w:rsid w:val="00BB0970"/>
    <w:rsid w:val="00BB14CC"/>
    <w:rsid w:val="00BB1DE0"/>
    <w:rsid w:val="00BB2413"/>
    <w:rsid w:val="00BB2651"/>
    <w:rsid w:val="00BB2B91"/>
    <w:rsid w:val="00BB69E2"/>
    <w:rsid w:val="00BB6FC3"/>
    <w:rsid w:val="00BB7C81"/>
    <w:rsid w:val="00BC046B"/>
    <w:rsid w:val="00BC3CAF"/>
    <w:rsid w:val="00BC45B5"/>
    <w:rsid w:val="00BC557D"/>
    <w:rsid w:val="00BC5E65"/>
    <w:rsid w:val="00BC6AD7"/>
    <w:rsid w:val="00BC6D45"/>
    <w:rsid w:val="00BC7BA0"/>
    <w:rsid w:val="00BD043B"/>
    <w:rsid w:val="00BD043D"/>
    <w:rsid w:val="00BD14D6"/>
    <w:rsid w:val="00BD2D52"/>
    <w:rsid w:val="00BD3A0B"/>
    <w:rsid w:val="00BD3E8E"/>
    <w:rsid w:val="00BD4B4F"/>
    <w:rsid w:val="00BD51A3"/>
    <w:rsid w:val="00BE167F"/>
    <w:rsid w:val="00BE1B90"/>
    <w:rsid w:val="00BE212F"/>
    <w:rsid w:val="00BE2216"/>
    <w:rsid w:val="00BE4D1B"/>
    <w:rsid w:val="00BE6F93"/>
    <w:rsid w:val="00BF0B7B"/>
    <w:rsid w:val="00BF17C0"/>
    <w:rsid w:val="00BF259D"/>
    <w:rsid w:val="00BF2849"/>
    <w:rsid w:val="00BF2B69"/>
    <w:rsid w:val="00BF35C6"/>
    <w:rsid w:val="00BF3AAA"/>
    <w:rsid w:val="00BF42B0"/>
    <w:rsid w:val="00BF513A"/>
    <w:rsid w:val="00BF5438"/>
    <w:rsid w:val="00BF625A"/>
    <w:rsid w:val="00BF7D8B"/>
    <w:rsid w:val="00C00E63"/>
    <w:rsid w:val="00C01D6D"/>
    <w:rsid w:val="00C023F3"/>
    <w:rsid w:val="00C03010"/>
    <w:rsid w:val="00C0376C"/>
    <w:rsid w:val="00C0463E"/>
    <w:rsid w:val="00C055D3"/>
    <w:rsid w:val="00C0580B"/>
    <w:rsid w:val="00C06E36"/>
    <w:rsid w:val="00C11571"/>
    <w:rsid w:val="00C115A4"/>
    <w:rsid w:val="00C11C4D"/>
    <w:rsid w:val="00C1282D"/>
    <w:rsid w:val="00C1346D"/>
    <w:rsid w:val="00C155D8"/>
    <w:rsid w:val="00C175A0"/>
    <w:rsid w:val="00C17BC2"/>
    <w:rsid w:val="00C20630"/>
    <w:rsid w:val="00C2110E"/>
    <w:rsid w:val="00C2112E"/>
    <w:rsid w:val="00C23160"/>
    <w:rsid w:val="00C25181"/>
    <w:rsid w:val="00C30BDF"/>
    <w:rsid w:val="00C31081"/>
    <w:rsid w:val="00C33227"/>
    <w:rsid w:val="00C343AB"/>
    <w:rsid w:val="00C35134"/>
    <w:rsid w:val="00C35BA3"/>
    <w:rsid w:val="00C35F45"/>
    <w:rsid w:val="00C36108"/>
    <w:rsid w:val="00C418A8"/>
    <w:rsid w:val="00C42A3D"/>
    <w:rsid w:val="00C42C12"/>
    <w:rsid w:val="00C4372A"/>
    <w:rsid w:val="00C441C6"/>
    <w:rsid w:val="00C444BE"/>
    <w:rsid w:val="00C44DDC"/>
    <w:rsid w:val="00C4710A"/>
    <w:rsid w:val="00C5041E"/>
    <w:rsid w:val="00C51ECD"/>
    <w:rsid w:val="00C53B3F"/>
    <w:rsid w:val="00C601F4"/>
    <w:rsid w:val="00C61074"/>
    <w:rsid w:val="00C6152A"/>
    <w:rsid w:val="00C61C53"/>
    <w:rsid w:val="00C62AF1"/>
    <w:rsid w:val="00C632B8"/>
    <w:rsid w:val="00C64A01"/>
    <w:rsid w:val="00C65F5A"/>
    <w:rsid w:val="00C66B2E"/>
    <w:rsid w:val="00C70543"/>
    <w:rsid w:val="00C708C4"/>
    <w:rsid w:val="00C7091E"/>
    <w:rsid w:val="00C70C50"/>
    <w:rsid w:val="00C70FF7"/>
    <w:rsid w:val="00C71408"/>
    <w:rsid w:val="00C71667"/>
    <w:rsid w:val="00C726B8"/>
    <w:rsid w:val="00C73B9E"/>
    <w:rsid w:val="00C7583A"/>
    <w:rsid w:val="00C80018"/>
    <w:rsid w:val="00C8355D"/>
    <w:rsid w:val="00C840A9"/>
    <w:rsid w:val="00C9077F"/>
    <w:rsid w:val="00C928AA"/>
    <w:rsid w:val="00C94063"/>
    <w:rsid w:val="00C9410A"/>
    <w:rsid w:val="00C944DD"/>
    <w:rsid w:val="00C94B61"/>
    <w:rsid w:val="00C9566F"/>
    <w:rsid w:val="00C95A74"/>
    <w:rsid w:val="00C96BCE"/>
    <w:rsid w:val="00C96D37"/>
    <w:rsid w:val="00C96DF7"/>
    <w:rsid w:val="00CA0ED7"/>
    <w:rsid w:val="00CA1B92"/>
    <w:rsid w:val="00CA1D22"/>
    <w:rsid w:val="00CA217E"/>
    <w:rsid w:val="00CA4C3B"/>
    <w:rsid w:val="00CA6760"/>
    <w:rsid w:val="00CA69E7"/>
    <w:rsid w:val="00CA7D47"/>
    <w:rsid w:val="00CB1BE0"/>
    <w:rsid w:val="00CB4334"/>
    <w:rsid w:val="00CB5C61"/>
    <w:rsid w:val="00CB786F"/>
    <w:rsid w:val="00CC25C6"/>
    <w:rsid w:val="00CC2988"/>
    <w:rsid w:val="00CC3976"/>
    <w:rsid w:val="00CC3FAD"/>
    <w:rsid w:val="00CC462D"/>
    <w:rsid w:val="00CC6108"/>
    <w:rsid w:val="00CD1E47"/>
    <w:rsid w:val="00CD3BCA"/>
    <w:rsid w:val="00CD4734"/>
    <w:rsid w:val="00CD78BB"/>
    <w:rsid w:val="00CE37E7"/>
    <w:rsid w:val="00CE7EDB"/>
    <w:rsid w:val="00CE7FAC"/>
    <w:rsid w:val="00CF03B2"/>
    <w:rsid w:val="00CF1544"/>
    <w:rsid w:val="00CF18B1"/>
    <w:rsid w:val="00CF312B"/>
    <w:rsid w:val="00CF3F90"/>
    <w:rsid w:val="00CF4276"/>
    <w:rsid w:val="00CF51D5"/>
    <w:rsid w:val="00CF65F2"/>
    <w:rsid w:val="00CF7063"/>
    <w:rsid w:val="00CF7259"/>
    <w:rsid w:val="00CF7864"/>
    <w:rsid w:val="00CF7F65"/>
    <w:rsid w:val="00D01794"/>
    <w:rsid w:val="00D04252"/>
    <w:rsid w:val="00D044E0"/>
    <w:rsid w:val="00D0603B"/>
    <w:rsid w:val="00D07348"/>
    <w:rsid w:val="00D07E30"/>
    <w:rsid w:val="00D11EFB"/>
    <w:rsid w:val="00D1270A"/>
    <w:rsid w:val="00D13FED"/>
    <w:rsid w:val="00D15D74"/>
    <w:rsid w:val="00D16D94"/>
    <w:rsid w:val="00D20707"/>
    <w:rsid w:val="00D218D4"/>
    <w:rsid w:val="00D22467"/>
    <w:rsid w:val="00D24489"/>
    <w:rsid w:val="00D25526"/>
    <w:rsid w:val="00D2621D"/>
    <w:rsid w:val="00D27EF9"/>
    <w:rsid w:val="00D30E82"/>
    <w:rsid w:val="00D310E7"/>
    <w:rsid w:val="00D31CA5"/>
    <w:rsid w:val="00D32F03"/>
    <w:rsid w:val="00D33B41"/>
    <w:rsid w:val="00D33DC0"/>
    <w:rsid w:val="00D349B1"/>
    <w:rsid w:val="00D3508C"/>
    <w:rsid w:val="00D36652"/>
    <w:rsid w:val="00D37933"/>
    <w:rsid w:val="00D37E0F"/>
    <w:rsid w:val="00D40243"/>
    <w:rsid w:val="00D410B8"/>
    <w:rsid w:val="00D44904"/>
    <w:rsid w:val="00D45CBA"/>
    <w:rsid w:val="00D46ECD"/>
    <w:rsid w:val="00D50161"/>
    <w:rsid w:val="00D52154"/>
    <w:rsid w:val="00D52EFF"/>
    <w:rsid w:val="00D53948"/>
    <w:rsid w:val="00D5458D"/>
    <w:rsid w:val="00D54866"/>
    <w:rsid w:val="00D55EC6"/>
    <w:rsid w:val="00D56113"/>
    <w:rsid w:val="00D56AC1"/>
    <w:rsid w:val="00D6027C"/>
    <w:rsid w:val="00D60306"/>
    <w:rsid w:val="00D603EC"/>
    <w:rsid w:val="00D60416"/>
    <w:rsid w:val="00D60D45"/>
    <w:rsid w:val="00D61127"/>
    <w:rsid w:val="00D61D44"/>
    <w:rsid w:val="00D62DB2"/>
    <w:rsid w:val="00D63164"/>
    <w:rsid w:val="00D64E1E"/>
    <w:rsid w:val="00D64F94"/>
    <w:rsid w:val="00D66F75"/>
    <w:rsid w:val="00D7034F"/>
    <w:rsid w:val="00D717DE"/>
    <w:rsid w:val="00D72601"/>
    <w:rsid w:val="00D75A38"/>
    <w:rsid w:val="00D76087"/>
    <w:rsid w:val="00D76DD3"/>
    <w:rsid w:val="00D76E13"/>
    <w:rsid w:val="00D778C1"/>
    <w:rsid w:val="00D77A69"/>
    <w:rsid w:val="00D80211"/>
    <w:rsid w:val="00D808DA"/>
    <w:rsid w:val="00D80EE8"/>
    <w:rsid w:val="00D81C1B"/>
    <w:rsid w:val="00D83225"/>
    <w:rsid w:val="00D861BA"/>
    <w:rsid w:val="00D872FA"/>
    <w:rsid w:val="00D92048"/>
    <w:rsid w:val="00D94EE0"/>
    <w:rsid w:val="00D962B9"/>
    <w:rsid w:val="00D9755B"/>
    <w:rsid w:val="00D9760A"/>
    <w:rsid w:val="00DA2973"/>
    <w:rsid w:val="00DA33B7"/>
    <w:rsid w:val="00DA368E"/>
    <w:rsid w:val="00DA3AF0"/>
    <w:rsid w:val="00DA3EE6"/>
    <w:rsid w:val="00DA4571"/>
    <w:rsid w:val="00DB0133"/>
    <w:rsid w:val="00DB0B04"/>
    <w:rsid w:val="00DB0E2A"/>
    <w:rsid w:val="00DB2B8F"/>
    <w:rsid w:val="00DB3C3A"/>
    <w:rsid w:val="00DB481E"/>
    <w:rsid w:val="00DB63DD"/>
    <w:rsid w:val="00DB6A2B"/>
    <w:rsid w:val="00DB6B96"/>
    <w:rsid w:val="00DC04BD"/>
    <w:rsid w:val="00DC0F1D"/>
    <w:rsid w:val="00DC1687"/>
    <w:rsid w:val="00DC4B72"/>
    <w:rsid w:val="00DC54D8"/>
    <w:rsid w:val="00DC7676"/>
    <w:rsid w:val="00DC7C6B"/>
    <w:rsid w:val="00DD337F"/>
    <w:rsid w:val="00DD45DA"/>
    <w:rsid w:val="00DD4998"/>
    <w:rsid w:val="00DD51D9"/>
    <w:rsid w:val="00DD551C"/>
    <w:rsid w:val="00DD5F16"/>
    <w:rsid w:val="00DD6FDF"/>
    <w:rsid w:val="00DD75A0"/>
    <w:rsid w:val="00DE0903"/>
    <w:rsid w:val="00DE0CD4"/>
    <w:rsid w:val="00DE0DAA"/>
    <w:rsid w:val="00DE1528"/>
    <w:rsid w:val="00DE15FA"/>
    <w:rsid w:val="00DE22CF"/>
    <w:rsid w:val="00DE2F55"/>
    <w:rsid w:val="00DE3296"/>
    <w:rsid w:val="00DE3452"/>
    <w:rsid w:val="00DE37DD"/>
    <w:rsid w:val="00DE4CD9"/>
    <w:rsid w:val="00DE53A9"/>
    <w:rsid w:val="00DE57F8"/>
    <w:rsid w:val="00DF044B"/>
    <w:rsid w:val="00DF158B"/>
    <w:rsid w:val="00DF1A66"/>
    <w:rsid w:val="00DF2807"/>
    <w:rsid w:val="00DF2FB6"/>
    <w:rsid w:val="00DF53D4"/>
    <w:rsid w:val="00DF62F5"/>
    <w:rsid w:val="00DF7E18"/>
    <w:rsid w:val="00E0008C"/>
    <w:rsid w:val="00E00A2C"/>
    <w:rsid w:val="00E00FB4"/>
    <w:rsid w:val="00E02CF2"/>
    <w:rsid w:val="00E04CDE"/>
    <w:rsid w:val="00E0510A"/>
    <w:rsid w:val="00E079A3"/>
    <w:rsid w:val="00E07C32"/>
    <w:rsid w:val="00E07E61"/>
    <w:rsid w:val="00E11110"/>
    <w:rsid w:val="00E15127"/>
    <w:rsid w:val="00E15182"/>
    <w:rsid w:val="00E157C1"/>
    <w:rsid w:val="00E16AF1"/>
    <w:rsid w:val="00E22AA1"/>
    <w:rsid w:val="00E23ADB"/>
    <w:rsid w:val="00E23F25"/>
    <w:rsid w:val="00E23F89"/>
    <w:rsid w:val="00E24457"/>
    <w:rsid w:val="00E24E7D"/>
    <w:rsid w:val="00E259F3"/>
    <w:rsid w:val="00E27DFE"/>
    <w:rsid w:val="00E30E24"/>
    <w:rsid w:val="00E341E3"/>
    <w:rsid w:val="00E3441E"/>
    <w:rsid w:val="00E3478E"/>
    <w:rsid w:val="00E362D0"/>
    <w:rsid w:val="00E36563"/>
    <w:rsid w:val="00E369BE"/>
    <w:rsid w:val="00E410F1"/>
    <w:rsid w:val="00E41A1C"/>
    <w:rsid w:val="00E43304"/>
    <w:rsid w:val="00E44C8C"/>
    <w:rsid w:val="00E44E6F"/>
    <w:rsid w:val="00E4591A"/>
    <w:rsid w:val="00E45D17"/>
    <w:rsid w:val="00E478E7"/>
    <w:rsid w:val="00E51900"/>
    <w:rsid w:val="00E5377B"/>
    <w:rsid w:val="00E542CA"/>
    <w:rsid w:val="00E555C5"/>
    <w:rsid w:val="00E562B7"/>
    <w:rsid w:val="00E564FB"/>
    <w:rsid w:val="00E568D5"/>
    <w:rsid w:val="00E6026C"/>
    <w:rsid w:val="00E60725"/>
    <w:rsid w:val="00E62354"/>
    <w:rsid w:val="00E629B4"/>
    <w:rsid w:val="00E62DCE"/>
    <w:rsid w:val="00E6350C"/>
    <w:rsid w:val="00E64AEB"/>
    <w:rsid w:val="00E67F5E"/>
    <w:rsid w:val="00E70B18"/>
    <w:rsid w:val="00E73615"/>
    <w:rsid w:val="00E73F03"/>
    <w:rsid w:val="00E73F64"/>
    <w:rsid w:val="00E7400F"/>
    <w:rsid w:val="00E75872"/>
    <w:rsid w:val="00E75ED5"/>
    <w:rsid w:val="00E76C74"/>
    <w:rsid w:val="00E7725C"/>
    <w:rsid w:val="00E77F05"/>
    <w:rsid w:val="00E8046F"/>
    <w:rsid w:val="00E8075C"/>
    <w:rsid w:val="00E8205C"/>
    <w:rsid w:val="00E8278A"/>
    <w:rsid w:val="00E82BA5"/>
    <w:rsid w:val="00E82C84"/>
    <w:rsid w:val="00E8396B"/>
    <w:rsid w:val="00E83DAE"/>
    <w:rsid w:val="00E86129"/>
    <w:rsid w:val="00E86548"/>
    <w:rsid w:val="00E86C41"/>
    <w:rsid w:val="00E90D28"/>
    <w:rsid w:val="00E915D1"/>
    <w:rsid w:val="00E922B7"/>
    <w:rsid w:val="00E965AA"/>
    <w:rsid w:val="00EA03F8"/>
    <w:rsid w:val="00EA0411"/>
    <w:rsid w:val="00EA07F8"/>
    <w:rsid w:val="00EA3389"/>
    <w:rsid w:val="00EA5862"/>
    <w:rsid w:val="00EA5EB3"/>
    <w:rsid w:val="00EA63C0"/>
    <w:rsid w:val="00EA6989"/>
    <w:rsid w:val="00EA7DCA"/>
    <w:rsid w:val="00EB2CAE"/>
    <w:rsid w:val="00EB3051"/>
    <w:rsid w:val="00EB54E6"/>
    <w:rsid w:val="00EB7D5D"/>
    <w:rsid w:val="00EC2267"/>
    <w:rsid w:val="00EC2EF9"/>
    <w:rsid w:val="00EC2F5B"/>
    <w:rsid w:val="00EC3AB1"/>
    <w:rsid w:val="00EC6E6A"/>
    <w:rsid w:val="00EC7102"/>
    <w:rsid w:val="00EC75AC"/>
    <w:rsid w:val="00EC7BD3"/>
    <w:rsid w:val="00ED0752"/>
    <w:rsid w:val="00ED0852"/>
    <w:rsid w:val="00ED15CF"/>
    <w:rsid w:val="00ED1D8A"/>
    <w:rsid w:val="00ED1E40"/>
    <w:rsid w:val="00ED2241"/>
    <w:rsid w:val="00ED4764"/>
    <w:rsid w:val="00ED510F"/>
    <w:rsid w:val="00ED66DC"/>
    <w:rsid w:val="00ED7FE4"/>
    <w:rsid w:val="00EE20D8"/>
    <w:rsid w:val="00EE3AC9"/>
    <w:rsid w:val="00EE3B45"/>
    <w:rsid w:val="00EE3C90"/>
    <w:rsid w:val="00EE5490"/>
    <w:rsid w:val="00EE5574"/>
    <w:rsid w:val="00EE5857"/>
    <w:rsid w:val="00EE7599"/>
    <w:rsid w:val="00EE76CD"/>
    <w:rsid w:val="00EE789A"/>
    <w:rsid w:val="00EF1F1D"/>
    <w:rsid w:val="00EF3463"/>
    <w:rsid w:val="00EF38C1"/>
    <w:rsid w:val="00EF4F87"/>
    <w:rsid w:val="00EF5852"/>
    <w:rsid w:val="00EF7CA9"/>
    <w:rsid w:val="00F01754"/>
    <w:rsid w:val="00F029A3"/>
    <w:rsid w:val="00F04783"/>
    <w:rsid w:val="00F05B97"/>
    <w:rsid w:val="00F067CA"/>
    <w:rsid w:val="00F06AF4"/>
    <w:rsid w:val="00F10C1F"/>
    <w:rsid w:val="00F11346"/>
    <w:rsid w:val="00F121BB"/>
    <w:rsid w:val="00F126D8"/>
    <w:rsid w:val="00F1281F"/>
    <w:rsid w:val="00F131C1"/>
    <w:rsid w:val="00F13737"/>
    <w:rsid w:val="00F13AB4"/>
    <w:rsid w:val="00F13D0E"/>
    <w:rsid w:val="00F141B9"/>
    <w:rsid w:val="00F14959"/>
    <w:rsid w:val="00F14F01"/>
    <w:rsid w:val="00F159CC"/>
    <w:rsid w:val="00F1633B"/>
    <w:rsid w:val="00F16348"/>
    <w:rsid w:val="00F17748"/>
    <w:rsid w:val="00F20D75"/>
    <w:rsid w:val="00F21C28"/>
    <w:rsid w:val="00F21DD3"/>
    <w:rsid w:val="00F233F8"/>
    <w:rsid w:val="00F24C60"/>
    <w:rsid w:val="00F2582E"/>
    <w:rsid w:val="00F26C9C"/>
    <w:rsid w:val="00F27E71"/>
    <w:rsid w:val="00F30000"/>
    <w:rsid w:val="00F3064E"/>
    <w:rsid w:val="00F31114"/>
    <w:rsid w:val="00F325BD"/>
    <w:rsid w:val="00F330E3"/>
    <w:rsid w:val="00F3387D"/>
    <w:rsid w:val="00F341C3"/>
    <w:rsid w:val="00F34633"/>
    <w:rsid w:val="00F35440"/>
    <w:rsid w:val="00F35AB0"/>
    <w:rsid w:val="00F3698A"/>
    <w:rsid w:val="00F36E94"/>
    <w:rsid w:val="00F37E85"/>
    <w:rsid w:val="00F40C74"/>
    <w:rsid w:val="00F42AED"/>
    <w:rsid w:val="00F42B6D"/>
    <w:rsid w:val="00F4357A"/>
    <w:rsid w:val="00F43694"/>
    <w:rsid w:val="00F4452F"/>
    <w:rsid w:val="00F44B2F"/>
    <w:rsid w:val="00F45158"/>
    <w:rsid w:val="00F452A0"/>
    <w:rsid w:val="00F45522"/>
    <w:rsid w:val="00F45C1B"/>
    <w:rsid w:val="00F46452"/>
    <w:rsid w:val="00F4779C"/>
    <w:rsid w:val="00F47BB6"/>
    <w:rsid w:val="00F5235D"/>
    <w:rsid w:val="00F53493"/>
    <w:rsid w:val="00F53B61"/>
    <w:rsid w:val="00F53CD9"/>
    <w:rsid w:val="00F558AC"/>
    <w:rsid w:val="00F55DF3"/>
    <w:rsid w:val="00F56461"/>
    <w:rsid w:val="00F564E4"/>
    <w:rsid w:val="00F56F0C"/>
    <w:rsid w:val="00F576DB"/>
    <w:rsid w:val="00F57AD6"/>
    <w:rsid w:val="00F60D20"/>
    <w:rsid w:val="00F6133E"/>
    <w:rsid w:val="00F61E5E"/>
    <w:rsid w:val="00F62123"/>
    <w:rsid w:val="00F646B4"/>
    <w:rsid w:val="00F65BC7"/>
    <w:rsid w:val="00F66A88"/>
    <w:rsid w:val="00F66E75"/>
    <w:rsid w:val="00F67E39"/>
    <w:rsid w:val="00F70AE5"/>
    <w:rsid w:val="00F70C90"/>
    <w:rsid w:val="00F70D38"/>
    <w:rsid w:val="00F7674B"/>
    <w:rsid w:val="00F768BD"/>
    <w:rsid w:val="00F804A4"/>
    <w:rsid w:val="00F80AE9"/>
    <w:rsid w:val="00F829BD"/>
    <w:rsid w:val="00F832D6"/>
    <w:rsid w:val="00F84DFD"/>
    <w:rsid w:val="00F85881"/>
    <w:rsid w:val="00F875F8"/>
    <w:rsid w:val="00F87F8C"/>
    <w:rsid w:val="00F900B2"/>
    <w:rsid w:val="00F91BC4"/>
    <w:rsid w:val="00F91C97"/>
    <w:rsid w:val="00F93658"/>
    <w:rsid w:val="00F9439E"/>
    <w:rsid w:val="00F95823"/>
    <w:rsid w:val="00F95D78"/>
    <w:rsid w:val="00F975EC"/>
    <w:rsid w:val="00F97DC3"/>
    <w:rsid w:val="00F97F31"/>
    <w:rsid w:val="00FA059E"/>
    <w:rsid w:val="00FA101B"/>
    <w:rsid w:val="00FA3FF5"/>
    <w:rsid w:val="00FA4A81"/>
    <w:rsid w:val="00FA506A"/>
    <w:rsid w:val="00FA7413"/>
    <w:rsid w:val="00FA77B5"/>
    <w:rsid w:val="00FB0714"/>
    <w:rsid w:val="00FB0F92"/>
    <w:rsid w:val="00FB202D"/>
    <w:rsid w:val="00FB277E"/>
    <w:rsid w:val="00FB2B23"/>
    <w:rsid w:val="00FB318A"/>
    <w:rsid w:val="00FB3873"/>
    <w:rsid w:val="00FB541C"/>
    <w:rsid w:val="00FB54CE"/>
    <w:rsid w:val="00FB58DB"/>
    <w:rsid w:val="00FB5BDF"/>
    <w:rsid w:val="00FB5E13"/>
    <w:rsid w:val="00FB6315"/>
    <w:rsid w:val="00FC0E2A"/>
    <w:rsid w:val="00FC3991"/>
    <w:rsid w:val="00FC7626"/>
    <w:rsid w:val="00FC7AF1"/>
    <w:rsid w:val="00FD2CD6"/>
    <w:rsid w:val="00FD2E76"/>
    <w:rsid w:val="00FD38BE"/>
    <w:rsid w:val="00FD3CC7"/>
    <w:rsid w:val="00FD3DC3"/>
    <w:rsid w:val="00FD3F3B"/>
    <w:rsid w:val="00FD485B"/>
    <w:rsid w:val="00FD5E15"/>
    <w:rsid w:val="00FD630B"/>
    <w:rsid w:val="00FD66D0"/>
    <w:rsid w:val="00FD7777"/>
    <w:rsid w:val="00FD7BC7"/>
    <w:rsid w:val="00FE087B"/>
    <w:rsid w:val="00FE131A"/>
    <w:rsid w:val="00FE14F5"/>
    <w:rsid w:val="00FE19E4"/>
    <w:rsid w:val="00FE2A76"/>
    <w:rsid w:val="00FE2CE6"/>
    <w:rsid w:val="00FE38ED"/>
    <w:rsid w:val="00FE3A7D"/>
    <w:rsid w:val="00FE4B38"/>
    <w:rsid w:val="00FE62D9"/>
    <w:rsid w:val="00FF1420"/>
    <w:rsid w:val="00FF1564"/>
    <w:rsid w:val="00FF17DE"/>
    <w:rsid w:val="00FF2106"/>
    <w:rsid w:val="00FF4E48"/>
    <w:rsid w:val="00FF521E"/>
    <w:rsid w:val="00FF60F3"/>
    <w:rsid w:val="00FF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855"/>
    <w:pPr>
      <w:ind w:left="851" w:hanging="851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лімпіада"/>
    <w:basedOn w:val="Normal"/>
    <w:link w:val="a0"/>
    <w:uiPriority w:val="99"/>
    <w:rsid w:val="006A0128"/>
    <w:pPr>
      <w:spacing w:line="360" w:lineRule="auto"/>
      <w:ind w:left="680" w:firstLine="709"/>
      <w:jc w:val="right"/>
    </w:pPr>
    <w:rPr>
      <w:rFonts w:ascii="Arial" w:eastAsia="Times New Roman" w:hAnsi="Arial" w:cs="Arial"/>
      <w:b/>
      <w:i/>
      <w:outline/>
      <w:shadow/>
      <w:spacing w:val="-20"/>
      <w:w w:val="80"/>
      <w:position w:val="2"/>
      <w:sz w:val="30"/>
      <w:szCs w:val="30"/>
      <w:lang w:val="uk-UA" w:eastAsia="ru-RU"/>
    </w:rPr>
  </w:style>
  <w:style w:type="character" w:customStyle="1" w:styleId="a0">
    <w:name w:val="Олімпіада Знак"/>
    <w:basedOn w:val="DefaultParagraphFont"/>
    <w:link w:val="a"/>
    <w:uiPriority w:val="99"/>
    <w:locked/>
    <w:rsid w:val="006A0128"/>
    <w:rPr>
      <w:rFonts w:ascii="Arial" w:hAnsi="Arial" w:cs="Arial"/>
      <w:b/>
      <w:i/>
      <w:outline/>
      <w:shadow/>
      <w:spacing w:val="-20"/>
      <w:w w:val="80"/>
      <w:position w:val="2"/>
      <w:sz w:val="30"/>
      <w:szCs w:val="30"/>
      <w:lang w:val="uk-UA" w:eastAsia="ru-RU"/>
    </w:rPr>
  </w:style>
  <w:style w:type="character" w:styleId="Strong">
    <w:name w:val="Strong"/>
    <w:basedOn w:val="DefaultParagraphFont"/>
    <w:uiPriority w:val="99"/>
    <w:qFormat/>
    <w:rsid w:val="00851D75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851D75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851D7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ypecaption">
    <w:name w:val="typecaption"/>
    <w:basedOn w:val="Normal"/>
    <w:uiPriority w:val="99"/>
    <w:rsid w:val="007B5FC8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BF35C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F35C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F35C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F35C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77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326</Words>
  <Characters>1864</Characters>
  <Application>Microsoft Office Outlook</Application>
  <DocSecurity>0</DocSecurity>
  <Lines>0</Lines>
  <Paragraphs>0</Paragraphs>
  <ScaleCrop>false</ScaleCrop>
  <Company>СБУ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Admin</cp:lastModifiedBy>
  <cp:revision>8</cp:revision>
  <dcterms:created xsi:type="dcterms:W3CDTF">2012-03-31T04:12:00Z</dcterms:created>
  <dcterms:modified xsi:type="dcterms:W3CDTF">2017-04-20T06:37:00Z</dcterms:modified>
</cp:coreProperties>
</file>